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793695ED"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3GPP TSG-SA WG2 Meeting #</w:t>
      </w:r>
      <w:r w:rsidRPr="004D6F6F">
        <w:rPr>
          <w:rFonts w:ascii="Arial" w:hAnsi="Arial" w:cs="Arial"/>
          <w:b/>
          <w:bCs/>
          <w:sz w:val="24"/>
          <w:lang w:val="en-US" w:eastAsia="ko-KR"/>
        </w:rPr>
        <w:t>1</w:t>
      </w:r>
      <w:r w:rsidR="00FE4E92">
        <w:rPr>
          <w:rFonts w:ascii="Arial" w:hAnsi="Arial" w:cs="Arial"/>
          <w:b/>
          <w:bCs/>
          <w:sz w:val="24"/>
          <w:lang w:val="en-US" w:eastAsia="ko-KR"/>
        </w:rPr>
        <w:t>31</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8052A4">
        <w:rPr>
          <w:rFonts w:ascii="Arial" w:hAnsi="Arial" w:cs="Arial"/>
          <w:b/>
          <w:bCs/>
          <w:sz w:val="24"/>
          <w:lang w:val="en-US"/>
        </w:rPr>
        <w:t>01719</w:t>
      </w:r>
    </w:p>
    <w:p w14:paraId="3D9E1F56" w14:textId="77777777" w:rsidR="003D4EF6" w:rsidRPr="004D6F6F" w:rsidRDefault="00FE4E92" w:rsidP="003D4EF6">
      <w:pPr>
        <w:pBdr>
          <w:bottom w:val="single" w:sz="6" w:space="0" w:color="auto"/>
        </w:pBdr>
        <w:tabs>
          <w:tab w:val="right" w:pos="9638"/>
        </w:tabs>
        <w:rPr>
          <w:rFonts w:ascii="Arial" w:hAnsi="Arial" w:cs="Arial"/>
          <w:b/>
          <w:bCs/>
          <w:sz w:val="24"/>
          <w:lang w:val="en-US"/>
        </w:rPr>
      </w:pPr>
      <w:r w:rsidRPr="004C30D8">
        <w:rPr>
          <w:rFonts w:ascii="Arial" w:hAnsi="Arial" w:cs="Arial"/>
          <w:b/>
          <w:bCs/>
          <w:sz w:val="24"/>
          <w:lang w:val="en-US" w:eastAsia="ko-KR"/>
        </w:rPr>
        <w:t>Santa Cruz - Tenerife</w:t>
      </w:r>
      <w:r w:rsidRPr="004D6F6F">
        <w:rPr>
          <w:rFonts w:ascii="Arial" w:hAnsi="Arial" w:cs="Arial"/>
          <w:b/>
          <w:bCs/>
          <w:sz w:val="24"/>
          <w:lang w:val="en-US" w:eastAsia="ko-KR"/>
        </w:rPr>
        <w:t xml:space="preserve">, </w:t>
      </w:r>
      <w:r>
        <w:rPr>
          <w:rFonts w:ascii="Arial" w:hAnsi="Arial" w:cs="Arial"/>
          <w:b/>
          <w:bCs/>
          <w:sz w:val="24"/>
          <w:lang w:val="en-US" w:eastAsia="ko-KR"/>
        </w:rPr>
        <w:t>Spain</w:t>
      </w:r>
      <w:r w:rsidRPr="004D6F6F">
        <w:rPr>
          <w:rFonts w:ascii="Arial" w:hAnsi="Arial" w:cs="Arial"/>
          <w:b/>
          <w:bCs/>
          <w:sz w:val="24"/>
          <w:lang w:val="en-US" w:eastAsia="ko-KR"/>
        </w:rPr>
        <w:t xml:space="preserve">, </w:t>
      </w:r>
      <w:r>
        <w:rPr>
          <w:rFonts w:ascii="Arial" w:hAnsi="Arial" w:cs="Arial"/>
          <w:b/>
          <w:bCs/>
          <w:sz w:val="24"/>
          <w:lang w:val="en-US" w:eastAsia="ko-KR"/>
        </w:rPr>
        <w:t>25</w:t>
      </w:r>
      <w:r w:rsidRPr="004D6F6F">
        <w:rPr>
          <w:rFonts w:ascii="Arial" w:hAnsi="Arial" w:cs="Arial"/>
          <w:b/>
          <w:bCs/>
          <w:sz w:val="24"/>
          <w:lang w:val="en-US" w:eastAsia="ko-KR"/>
        </w:rPr>
        <w:t xml:space="preserve"> </w:t>
      </w:r>
      <w:r>
        <w:rPr>
          <w:rFonts w:ascii="Arial" w:hAnsi="Arial" w:cs="Arial"/>
          <w:b/>
          <w:bCs/>
          <w:sz w:val="24"/>
          <w:lang w:val="en-US" w:eastAsia="ko-KR"/>
        </w:rPr>
        <w:t xml:space="preserve">February </w:t>
      </w:r>
      <w:r w:rsidRPr="004D6F6F">
        <w:rPr>
          <w:rFonts w:ascii="Arial" w:hAnsi="Arial" w:cs="Arial"/>
          <w:b/>
          <w:bCs/>
          <w:sz w:val="24"/>
          <w:lang w:val="en-US" w:eastAsia="ko-KR"/>
        </w:rPr>
        <w:t xml:space="preserve">– </w:t>
      </w:r>
      <w:r>
        <w:rPr>
          <w:rFonts w:ascii="Arial" w:hAnsi="Arial" w:cs="Arial"/>
          <w:b/>
          <w:bCs/>
          <w:sz w:val="24"/>
          <w:lang w:val="en-US" w:eastAsia="ko-KR"/>
        </w:rPr>
        <w:t>1</w:t>
      </w:r>
      <w:r w:rsidRPr="004D6F6F">
        <w:rPr>
          <w:rFonts w:ascii="Arial" w:hAnsi="Arial" w:cs="Arial"/>
          <w:b/>
          <w:bCs/>
          <w:sz w:val="24"/>
          <w:lang w:val="en-US" w:eastAsia="ko-KR"/>
        </w:rPr>
        <w:t xml:space="preserve"> </w:t>
      </w:r>
      <w:r>
        <w:rPr>
          <w:rFonts w:ascii="Arial" w:hAnsi="Arial" w:cs="Arial"/>
          <w:b/>
          <w:bCs/>
          <w:sz w:val="24"/>
          <w:lang w:val="en-US" w:eastAsia="ko-KR"/>
        </w:rPr>
        <w:t>March 2019</w:t>
      </w:r>
      <w:r w:rsidRPr="004D6F6F">
        <w:rPr>
          <w:rFonts w:ascii="Arial" w:hAnsi="Arial" w:cs="Arial"/>
          <w:b/>
          <w:bCs/>
          <w:i/>
          <w:color w:val="0000FF"/>
          <w:lang w:val="en-US"/>
        </w:rPr>
        <w:t xml:space="preserve"> </w:t>
      </w:r>
      <w:r>
        <w:rPr>
          <w:rFonts w:ascii="Arial" w:hAnsi="Arial" w:cs="Arial"/>
          <w:b/>
          <w:bCs/>
          <w:i/>
          <w:color w:val="0000FF"/>
          <w:lang w:val="en-US"/>
        </w:rPr>
        <w:tab/>
      </w:r>
      <w:r w:rsidR="003D4EF6" w:rsidRPr="004D6F6F">
        <w:rPr>
          <w:rFonts w:ascii="Arial" w:hAnsi="Arial" w:cs="Arial"/>
          <w:b/>
          <w:bCs/>
          <w:i/>
          <w:color w:val="0000FF"/>
          <w:lang w:val="en-US"/>
        </w:rPr>
        <w:t xml:space="preserve">(revision of </w:t>
      </w:r>
      <w:r w:rsidR="00E22AAA" w:rsidRPr="004D6F6F">
        <w:rPr>
          <w:rFonts w:ascii="Arial" w:hAnsi="Arial" w:cs="Arial"/>
          <w:b/>
          <w:bCs/>
          <w:i/>
          <w:color w:val="0000FF"/>
          <w:lang w:val="en-US"/>
        </w:rPr>
        <w:t>1</w:t>
      </w:r>
      <w:r>
        <w:rPr>
          <w:rFonts w:ascii="Arial" w:hAnsi="Arial" w:cs="Arial"/>
          <w:b/>
          <w:bCs/>
          <w:i/>
          <w:color w:val="0000FF"/>
          <w:lang w:val="en-US"/>
        </w:rPr>
        <w:t>9</w:t>
      </w:r>
      <w:r w:rsidR="00E22AAA" w:rsidRPr="004D6F6F">
        <w:rPr>
          <w:rFonts w:ascii="Arial" w:hAnsi="Arial" w:cs="Arial"/>
          <w:b/>
          <w:bCs/>
          <w:i/>
          <w:color w:val="0000FF"/>
          <w:lang w:val="en-US"/>
        </w:rPr>
        <w:t>xxxx</w:t>
      </w:r>
      <w:r w:rsidR="003D4EF6" w:rsidRPr="004D6F6F">
        <w:rPr>
          <w:rFonts w:ascii="Arial" w:hAnsi="Arial" w:cs="Arial"/>
          <w:b/>
          <w:bCs/>
          <w:i/>
          <w:color w:val="0000FF"/>
          <w:lang w:val="en-U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076C2543" w:rsidR="00394567" w:rsidRDefault="00440983" w:rsidP="29C64D40">
      <w:pPr>
        <w:ind w:left="2127" w:hanging="2127"/>
        <w:rPr>
          <w:rFonts w:ascii="Arial" w:hAnsi="Arial" w:cs="Arial"/>
          <w:b/>
          <w:bCs/>
          <w:lang w:val="en-US"/>
        </w:rPr>
      </w:pPr>
      <w:r w:rsidRPr="72C2DDC1">
        <w:rPr>
          <w:rFonts w:ascii="Arial" w:hAnsi="Arial" w:cs="Arial"/>
          <w:b/>
          <w:bCs/>
          <w:lang w:val="en-US"/>
        </w:rPr>
        <w:t xml:space="preserve">Title: </w:t>
      </w:r>
      <w:r w:rsidRPr="004D6F6F">
        <w:rPr>
          <w:rFonts w:ascii="Arial" w:hAnsi="Arial" w:cs="Arial"/>
          <w:b/>
          <w:lang w:val="en-US"/>
        </w:rPr>
        <w:tab/>
      </w:r>
      <w:r w:rsidR="00860BA9" w:rsidRPr="72C2DDC1">
        <w:rPr>
          <w:rFonts w:ascii="Arial" w:hAnsi="Arial" w:cs="Arial"/>
          <w:b/>
          <w:bCs/>
          <w:lang w:val="en-US"/>
        </w:rPr>
        <w:t>Support for IEEE 802.1Qbv scheduling</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4C6F1A9F"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15</w:t>
      </w:r>
      <w:r w:rsidR="00B6628F">
        <w:rPr>
          <w:rFonts w:ascii="Arial" w:hAnsi="Arial" w:cs="Arial"/>
          <w:b/>
          <w:lang w:val="en-US"/>
        </w:rPr>
        <w:t>.2</w:t>
      </w:r>
    </w:p>
    <w:p w14:paraId="62604D62" w14:textId="77777777"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proofErr w:type="spellStart"/>
      <w:r w:rsidR="00EF31DA" w:rsidRPr="004D6F6F">
        <w:rPr>
          <w:rFonts w:ascii="Arial" w:hAnsi="Arial" w:cs="Arial"/>
          <w:b/>
          <w:lang w:val="en-US"/>
        </w:rPr>
        <w:t>FS_</w:t>
      </w:r>
      <w:r w:rsidR="00986ED0" w:rsidRPr="004D6F6F">
        <w:rPr>
          <w:rFonts w:ascii="Arial" w:hAnsi="Arial" w:cs="Arial"/>
          <w:b/>
          <w:lang w:val="en-US"/>
        </w:rPr>
        <w:t>Vertical_LAN</w:t>
      </w:r>
      <w:proofErr w:type="spellEnd"/>
      <w:r w:rsidR="00EF31DA" w:rsidRPr="004D6F6F">
        <w:rPr>
          <w:rFonts w:ascii="Arial" w:hAnsi="Arial" w:cs="Arial"/>
          <w:b/>
          <w:lang w:val="en-US"/>
        </w:rPr>
        <w:t xml:space="preserve"> / </w:t>
      </w:r>
      <w:r w:rsidR="00564CE4" w:rsidRPr="004D6F6F">
        <w:rPr>
          <w:rFonts w:ascii="Arial" w:hAnsi="Arial" w:cs="Arial"/>
          <w:b/>
          <w:lang w:val="en-US"/>
        </w:rPr>
        <w:t>Rel-1</w:t>
      </w:r>
      <w:r w:rsidR="00EF31DA" w:rsidRPr="004D6F6F">
        <w:rPr>
          <w:rFonts w:ascii="Arial" w:hAnsi="Arial" w:cs="Arial"/>
          <w:b/>
          <w:lang w:val="en-US"/>
        </w:rPr>
        <w:t>6</w:t>
      </w:r>
    </w:p>
    <w:p w14:paraId="2385891C" w14:textId="5823F1AE" w:rsidR="007E00B8" w:rsidRPr="004D6F6F" w:rsidRDefault="00440983" w:rsidP="004360DE">
      <w:pPr>
        <w:rPr>
          <w:rFonts w:ascii="Arial" w:hAnsi="Arial" w:cs="Arial"/>
          <w:i/>
          <w:lang w:val="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C20B9B" w:rsidRPr="00C20B9B">
        <w:rPr>
          <w:rFonts w:ascii="Arial" w:hAnsi="Arial" w:cs="Arial"/>
          <w:i/>
          <w:lang w:val="en-US"/>
        </w:rPr>
        <w:t xml:space="preserve">This contribution discusses the issues of QoS mapping between 5GS and TSN. We address </w:t>
      </w:r>
      <w:r w:rsidR="006D139A">
        <w:rPr>
          <w:rFonts w:ascii="Arial" w:hAnsi="Arial" w:cs="Arial"/>
          <w:i/>
          <w:lang w:val="en-US"/>
        </w:rPr>
        <w:t xml:space="preserve">on </w:t>
      </w:r>
      <w:r w:rsidR="00C20B9B" w:rsidRPr="00C20B9B">
        <w:rPr>
          <w:rFonts w:ascii="Arial" w:hAnsi="Arial" w:cs="Arial"/>
          <w:i/>
          <w:lang w:val="en-US"/>
        </w:rPr>
        <w:t xml:space="preserve">Solution#30 </w:t>
      </w:r>
      <w:r w:rsidR="00EA778E">
        <w:rPr>
          <w:rFonts w:ascii="Arial" w:hAnsi="Arial" w:cs="Arial"/>
          <w:i/>
          <w:lang w:val="en-US"/>
        </w:rPr>
        <w:t xml:space="preserve">TSN </w:t>
      </w:r>
      <w:r w:rsidR="003B1B80">
        <w:rPr>
          <w:rFonts w:ascii="Arial" w:hAnsi="Arial" w:cs="Arial"/>
          <w:i/>
          <w:lang w:val="en-US"/>
        </w:rPr>
        <w:t>scheduling related</w:t>
      </w:r>
      <w:r w:rsidR="00CF5138">
        <w:rPr>
          <w:rFonts w:ascii="Arial" w:hAnsi="Arial" w:cs="Arial"/>
          <w:i/>
          <w:lang w:val="en-US"/>
        </w:rPr>
        <w:t xml:space="preserve"> parameters</w:t>
      </w:r>
      <w:r w:rsidR="0063456F" w:rsidRPr="004D6F6F">
        <w:rPr>
          <w:rFonts w:ascii="Arial" w:hAnsi="Arial" w:cs="Arial"/>
          <w:i/>
          <w:lang w:val="en-US"/>
        </w:rPr>
        <w:t xml:space="preserve">. </w:t>
      </w:r>
    </w:p>
    <w:p w14:paraId="54E9CF36" w14:textId="4AB1A4AA" w:rsidR="00CE4C78" w:rsidRPr="004D6F6F" w:rsidRDefault="00CE4C78" w:rsidP="00D45BD5">
      <w:pPr>
        <w:pStyle w:val="Heading1"/>
        <w:rPr>
          <w:lang w:val="en-US" w:eastAsia="ko-KR"/>
        </w:rPr>
      </w:pPr>
      <w:bookmarkStart w:id="0" w:name="_GoBack"/>
      <w:r w:rsidRPr="004D6F6F">
        <w:rPr>
          <w:lang w:val="en-US" w:eastAsia="ko-KR"/>
        </w:rPr>
        <w:t>Discussion</w:t>
      </w:r>
      <w:r w:rsidR="00CA0894">
        <w:rPr>
          <w:lang w:val="en-US" w:eastAsia="ko-KR"/>
        </w:rPr>
        <w:t xml:space="preserve">: </w:t>
      </w:r>
      <w:r w:rsidR="00343DDA" w:rsidRPr="004D6F6F">
        <w:rPr>
          <w:lang w:val="en-US" w:eastAsia="ko-KR"/>
        </w:rPr>
        <w:t xml:space="preserve">Support for </w:t>
      </w:r>
      <w:r w:rsidR="00343DDA">
        <w:rPr>
          <w:lang w:val="en-US" w:eastAsia="ko-KR"/>
        </w:rPr>
        <w:t>IEEE 802.1Qbv scheduling</w:t>
      </w:r>
      <w:r w:rsidR="00343DDA" w:rsidRPr="004D6F6F">
        <w:rPr>
          <w:lang w:val="en-US" w:eastAsia="ko-KR"/>
        </w:rPr>
        <w:t>.</w:t>
      </w:r>
    </w:p>
    <w:bookmarkEnd w:id="0"/>
    <w:p w14:paraId="28BF34DE" w14:textId="6D6C892A" w:rsidR="006471C3" w:rsidRPr="004D6F6F" w:rsidRDefault="00CA0894" w:rsidP="006471C3">
      <w:pPr>
        <w:pStyle w:val="Heading3"/>
        <w:rPr>
          <w:lang w:val="en-US" w:eastAsia="ko-KR"/>
        </w:rPr>
      </w:pPr>
      <w:r>
        <w:rPr>
          <w:lang w:val="en-US" w:eastAsia="ko-KR"/>
        </w:rPr>
        <w:t xml:space="preserve">Introduction </w:t>
      </w:r>
    </w:p>
    <w:p w14:paraId="2F93E4D5" w14:textId="076007B2" w:rsidR="00343DDA" w:rsidRPr="00B17611" w:rsidRDefault="00343DDA" w:rsidP="00E55BA5">
      <w:r w:rsidRPr="00B17611">
        <w:t xml:space="preserve">The IEEE </w:t>
      </w:r>
      <w:r w:rsidR="00070417">
        <w:t xml:space="preserve">Std </w:t>
      </w:r>
      <w:r w:rsidRPr="00B17611">
        <w:t xml:space="preserve">802.1Qbv standard </w:t>
      </w:r>
      <w:r w:rsidR="00A3589A">
        <w:t>specifies</w:t>
      </w:r>
      <w:r w:rsidRPr="00B17611">
        <w:t xml:space="preserve"> scheduled traffic </w:t>
      </w:r>
      <w:r w:rsidR="00A3589A">
        <w:t>for</w:t>
      </w:r>
      <w:r w:rsidR="00274921">
        <w:t xml:space="preserve"> </w:t>
      </w:r>
      <w:r w:rsidR="000605B2">
        <w:t xml:space="preserve">thus equips </w:t>
      </w:r>
      <w:r w:rsidR="00274921">
        <w:t>IEEE 802.1Q bridges</w:t>
      </w:r>
      <w:r w:rsidR="00D30410">
        <w:t xml:space="preserve"> </w:t>
      </w:r>
      <w:r w:rsidR="000605B2">
        <w:t>with</w:t>
      </w:r>
      <w:r w:rsidR="00C979E8">
        <w:t xml:space="preserve"> a capability to provide </w:t>
      </w:r>
      <w:r w:rsidR="009C58C9">
        <w:t>bounded low latency with bounded packet delay variation, which</w:t>
      </w:r>
      <w:r w:rsidRPr="00B17611">
        <w:t xml:space="preserve"> is essential for most Vertical services, e.g.</w:t>
      </w:r>
      <w:r w:rsidR="00274921">
        <w:t>,</w:t>
      </w:r>
      <w:r w:rsidRPr="00B17611">
        <w:t xml:space="preserve"> Industry automation. </w:t>
      </w:r>
      <w:r w:rsidR="00663ECD">
        <w:t>Note that 802.1</w:t>
      </w:r>
      <w:r w:rsidR="00070417">
        <w:t xml:space="preserve">Qbv is part of IEEE Std 802.1Q-2018. </w:t>
      </w:r>
      <w:r w:rsidRPr="00B17611">
        <w:t>In the case when 802.1Qbv is applied in the TSN domain, the 5GS virtual bridge perform</w:t>
      </w:r>
      <w:r w:rsidR="000B0A54">
        <w:t>s</w:t>
      </w:r>
      <w:r w:rsidRPr="00B17611">
        <w:t xml:space="preserve"> scheduling on its corresponding egress ports according to the 802.1Qbv</w:t>
      </w:r>
      <w:r w:rsidR="00F15B6C">
        <w:t xml:space="preserve"> specification</w:t>
      </w:r>
      <w:r w:rsidRPr="00B17611">
        <w:t>.</w:t>
      </w:r>
      <w:r w:rsidR="00E55BA5">
        <w:t xml:space="preserve"> The essence of 802.1Qbv scheduling is that the frame transmission from each queue (associated to a Traffic Class – TC) is scheduled relative to a known timescale. </w:t>
      </w:r>
      <w:proofErr w:type="gramStart"/>
      <w:r w:rsidR="00E55BA5">
        <w:t>In order to</w:t>
      </w:r>
      <w:proofErr w:type="gramEnd"/>
      <w:r w:rsidR="00E55BA5">
        <w:t xml:space="preserve"> achieve this, a transmission gate is associated to each queue; the state of the gate determines whether or not a queued frame can be selected for transmission. The gate has two states: open and close.</w:t>
      </w:r>
      <w:r w:rsidR="00BC2C70">
        <w:t xml:space="preserve">  </w:t>
      </w:r>
      <w:r w:rsidR="00E55BA5">
        <w:t xml:space="preserve">A gate control list is associated with each port contains an ordered list of gate operations. Each gate operation </w:t>
      </w:r>
      <w:r w:rsidR="00A14CB0">
        <w:t>u</w:t>
      </w:r>
      <w:r w:rsidR="00941FE8">
        <w:t>p</w:t>
      </w:r>
      <w:r w:rsidR="00A14CB0">
        <w:t xml:space="preserve">dates </w:t>
      </w:r>
      <w:r w:rsidR="00E55BA5">
        <w:t xml:space="preserve">the transmission gate state for the gate associated with </w:t>
      </w:r>
      <w:r w:rsidR="00BF1A40">
        <w:t xml:space="preserve">the queues </w:t>
      </w:r>
      <w:r w:rsidR="00E55BA5">
        <w:t xml:space="preserve">of the according to a scheduled time. The period of the time over which the sequence of gate operations in the gate control list repeats called gating cycle. The 802.1Qbv </w:t>
      </w:r>
      <w:r w:rsidR="00695396">
        <w:t xml:space="preserve">standard </w:t>
      </w:r>
      <w:r w:rsidR="00E55BA5">
        <w:t xml:space="preserve">specifies a list of parameters (Gate Parameter Table) that supports the enhancement of scheduled traffic. </w:t>
      </w:r>
      <w:r w:rsidR="00193E1D">
        <w:t xml:space="preserve"> </w:t>
      </w:r>
      <w:r w:rsidR="00E55BA5">
        <w:t xml:space="preserve">In the </w:t>
      </w:r>
      <w:r w:rsidR="00BC2C70">
        <w:t xml:space="preserve">IEEE 802.1Qcc, </w:t>
      </w:r>
      <w:r w:rsidR="00193E1D">
        <w:t>c</w:t>
      </w:r>
      <w:r w:rsidR="00E55BA5">
        <w:t>entralized model, the CNC calculates the gate operations based on the stream characteristics and configures the gates on the ports of the TSN bridges accordingly.</w:t>
      </w:r>
    </w:p>
    <w:p w14:paraId="0B30155C" w14:textId="67F315E3" w:rsidR="0096147E" w:rsidRPr="00057679" w:rsidRDefault="00343DDA" w:rsidP="0096147E">
      <w:r w:rsidRPr="00B17611">
        <w:t>In S2-</w:t>
      </w:r>
      <w:r w:rsidRPr="00A96B99">
        <w:t>1901150 [1]</w:t>
      </w:r>
      <w:r w:rsidR="00CB7C8E" w:rsidRPr="00A96B99">
        <w:t>,</w:t>
      </w:r>
      <w:r w:rsidRPr="00B17611">
        <w:t xml:space="preserve"> output pacing with de-jitter buffer function was proposed to perform the </w:t>
      </w:r>
      <w:r w:rsidR="00A62045">
        <w:t xml:space="preserve">TSN </w:t>
      </w:r>
      <w:r w:rsidRPr="00B17611">
        <w:t>scheduling at the egress port of 5GS bridge</w:t>
      </w:r>
      <w:r w:rsidR="005816FE" w:rsidRPr="00B17611">
        <w:t>.</w:t>
      </w:r>
      <w:r w:rsidRPr="00B17611">
        <w:t xml:space="preserve"> </w:t>
      </w:r>
      <w:r w:rsidR="00C12867" w:rsidRPr="00B17611">
        <w:t>TR 23.734 Solution#30 [1] proposed a procedure of</w:t>
      </w:r>
      <w:r w:rsidR="00C12867">
        <w:t xml:space="preserve"> how </w:t>
      </w:r>
      <w:r w:rsidR="00A72560">
        <w:t xml:space="preserve">5GS can </w:t>
      </w:r>
      <w:r w:rsidR="00C12867">
        <w:t xml:space="preserve">convey </w:t>
      </w:r>
      <w:r w:rsidR="00A72560">
        <w:t xml:space="preserve">TSN traffic </w:t>
      </w:r>
      <w:r w:rsidR="00AB2434">
        <w:t xml:space="preserve">characteristics </w:t>
      </w:r>
      <w:r w:rsidR="00A72560">
        <w:t>and corresponding scheduling information</w:t>
      </w:r>
      <w:r w:rsidR="00A92117">
        <w:t xml:space="preserve"> from </w:t>
      </w:r>
      <w:r w:rsidR="005E255B">
        <w:t xml:space="preserve">the </w:t>
      </w:r>
      <w:r w:rsidR="00A92117">
        <w:t>CNC</w:t>
      </w:r>
      <w:r w:rsidR="001C36A7">
        <w:t xml:space="preserve"> to </w:t>
      </w:r>
      <w:r w:rsidR="00A92117">
        <w:t xml:space="preserve">the </w:t>
      </w:r>
      <w:r w:rsidR="001C36A7">
        <w:t xml:space="preserve">relevant nodes </w:t>
      </w:r>
      <w:r w:rsidR="00ED090F">
        <w:t xml:space="preserve">in </w:t>
      </w:r>
      <w:r w:rsidR="005E255B">
        <w:t xml:space="preserve">the </w:t>
      </w:r>
      <w:r w:rsidR="00A92117">
        <w:t xml:space="preserve">5GS. </w:t>
      </w:r>
      <w:r w:rsidR="00DE1487">
        <w:t>The detailed</w:t>
      </w:r>
      <w:r w:rsidR="0086234B">
        <w:t xml:space="preserve"> traffic scheduling parameters</w:t>
      </w:r>
      <w:r w:rsidR="00886B04">
        <w:t xml:space="preserve"> were not provided</w:t>
      </w:r>
      <w:r w:rsidR="00833D9E">
        <w:t xml:space="preserve"> in </w:t>
      </w:r>
      <w:r w:rsidR="000807C2" w:rsidRPr="00B17611">
        <w:t>TR 23.734 Solution#30</w:t>
      </w:r>
      <w:r w:rsidR="00886B04">
        <w:t xml:space="preserve">. </w:t>
      </w:r>
      <w:r w:rsidR="0096147E">
        <w:t>This paper is an update of Solution#30, it provides a minim</w:t>
      </w:r>
      <w:r w:rsidR="006036C1">
        <w:t>um</w:t>
      </w:r>
      <w:r w:rsidR="0096147E">
        <w:t xml:space="preserve"> set of TSN traffic scheduling parameters that are needed for 5GS to perform output pacing</w:t>
      </w:r>
      <w:r w:rsidR="00E77134">
        <w:t>/scheduling</w:t>
      </w:r>
      <w:r w:rsidR="00C529FF">
        <w:t xml:space="preserve"> according to the </w:t>
      </w:r>
      <w:r w:rsidR="00C529FF" w:rsidRPr="00B032D7">
        <w:t>802.1Qbv scheduling</w:t>
      </w:r>
      <w:r w:rsidR="0096147E">
        <w:t>.</w:t>
      </w:r>
    </w:p>
    <w:p w14:paraId="77DE93F8" w14:textId="756F3656" w:rsidR="00652952" w:rsidRDefault="0032511F" w:rsidP="00694F67">
      <w:proofErr w:type="gramStart"/>
      <w:r>
        <w:t>In order to</w:t>
      </w:r>
      <w:proofErr w:type="gramEnd"/>
      <w:r>
        <w:t xml:space="preserve"> simpl</w:t>
      </w:r>
      <w:r w:rsidR="000B4003">
        <w:t>ify</w:t>
      </w:r>
      <w:r w:rsidR="00343DDA" w:rsidRPr="00B032D7">
        <w:t xml:space="preserve"> </w:t>
      </w:r>
      <w:r w:rsidR="00226428">
        <w:t xml:space="preserve">3GPP </w:t>
      </w:r>
      <w:r w:rsidR="00340443">
        <w:t xml:space="preserve">work on </w:t>
      </w:r>
      <w:r w:rsidR="00300523">
        <w:t>5G-TSN integration</w:t>
      </w:r>
      <w:r w:rsidR="00343DDA" w:rsidRPr="00B032D7">
        <w:t>, we propose</w:t>
      </w:r>
      <w:r w:rsidR="00157353">
        <w:t xml:space="preserve"> to introduce </w:t>
      </w:r>
      <w:r w:rsidR="007A0DBB">
        <w:t>simplified 802.1</w:t>
      </w:r>
      <w:r w:rsidR="00157353">
        <w:t>Qbv support</w:t>
      </w:r>
      <w:r w:rsidR="00D24B40">
        <w:t xml:space="preserve"> for 5GS using “e</w:t>
      </w:r>
      <w:r w:rsidR="00343DDA" w:rsidRPr="00B032D7">
        <w:t>xclusive gating</w:t>
      </w:r>
      <w:r w:rsidR="00532920">
        <w:t xml:space="preserve"> mechanism</w:t>
      </w:r>
      <w:r w:rsidR="00D24B40">
        <w:t>”</w:t>
      </w:r>
      <w:r w:rsidR="00532920">
        <w:t xml:space="preserve"> (protected traffic class)</w:t>
      </w:r>
      <w:r w:rsidR="00343DDA" w:rsidRPr="00B032D7">
        <w:t>. Exclusive gating means that at a given time only one gate is open (only the frames belonging to a single Traffic Class can be transmitted), resulting that the operation of Transmission Selection algorithm (specified in 802.1Qbv, for selecting the frames to be transmitted if multiple gates are open) is not required on the egress ports of the 5GS bridge.</w:t>
      </w:r>
      <w:r w:rsidR="00694F67" w:rsidRPr="00694F67">
        <w:t xml:space="preserve"> </w:t>
      </w:r>
      <w:r w:rsidR="00E143E5">
        <w:t>This scheme is described in Annex Q.2 of 802.1Qbv</w:t>
      </w:r>
      <w:r w:rsidR="00E42FFE">
        <w:t>, where a traffic class whose gate is solely open is referred to as “protected”.</w:t>
      </w:r>
      <w:r w:rsidR="004402F1">
        <w:t xml:space="preserve"> We propose to make each traffic class “protected”.</w:t>
      </w:r>
      <w:r w:rsidR="00694F67">
        <w:t xml:space="preserve"> </w:t>
      </w:r>
      <w:r w:rsidR="00694F67" w:rsidRPr="00B032D7">
        <w:t xml:space="preserve">We </w:t>
      </w:r>
      <w:r w:rsidR="00694F67">
        <w:t xml:space="preserve">also </w:t>
      </w:r>
      <w:r w:rsidR="00694F67" w:rsidRPr="00B032D7">
        <w:t xml:space="preserve">propose </w:t>
      </w:r>
      <w:r w:rsidR="00325A30">
        <w:t xml:space="preserve">that </w:t>
      </w:r>
      <w:r w:rsidR="00694F67">
        <w:t>the execution</w:t>
      </w:r>
      <w:r w:rsidR="000828A2">
        <w:t>/operation</w:t>
      </w:r>
      <w:r w:rsidR="00694F67">
        <w:t xml:space="preserve"> of </w:t>
      </w:r>
      <w:r w:rsidR="002E01AE">
        <w:t>output pacing</w:t>
      </w:r>
      <w:r w:rsidR="00C4406B">
        <w:t>/scheduling for 802.1Qbv support</w:t>
      </w:r>
      <w:r w:rsidR="002E01AE">
        <w:t xml:space="preserve"> </w:t>
      </w:r>
      <w:r w:rsidR="00727E02">
        <w:t>(e.g.</w:t>
      </w:r>
      <w:r w:rsidR="009E5359">
        <w:t>,</w:t>
      </w:r>
      <w:r w:rsidR="00727E02">
        <w:t xml:space="preserve"> implementation of </w:t>
      </w:r>
      <w:proofErr w:type="spellStart"/>
      <w:r w:rsidR="00727E02">
        <w:t>Qbv</w:t>
      </w:r>
      <w:proofErr w:type="spellEnd"/>
      <w:r w:rsidR="00727E02">
        <w:t xml:space="preserve"> scheduling state machines) </w:t>
      </w:r>
      <w:r w:rsidR="00694F67" w:rsidRPr="00B032D7">
        <w:t>sh</w:t>
      </w:r>
      <w:r w:rsidR="003D3E1A">
        <w:t>ou</w:t>
      </w:r>
      <w:r w:rsidR="00694F67" w:rsidRPr="00B032D7">
        <w:t>l</w:t>
      </w:r>
      <w:r w:rsidR="003D3E1A">
        <w:t xml:space="preserve">d </w:t>
      </w:r>
      <w:r w:rsidR="00727E02">
        <w:t xml:space="preserve">be </w:t>
      </w:r>
      <w:r w:rsidR="003D3E1A">
        <w:t>out of 3GPP scope</w:t>
      </w:r>
      <w:r w:rsidR="00727E02">
        <w:t xml:space="preserve">. </w:t>
      </w:r>
      <w:r w:rsidR="00652952">
        <w:t xml:space="preserve">As a result, the </w:t>
      </w:r>
      <w:r w:rsidR="00B63162">
        <w:t xml:space="preserve">TSN CNC </w:t>
      </w:r>
      <w:r w:rsidR="00652952">
        <w:t>only needs to exchange</w:t>
      </w:r>
      <w:r w:rsidR="002771A8">
        <w:t xml:space="preserve"> </w:t>
      </w:r>
      <w:r w:rsidR="00B63162">
        <w:t>configuration parameters</w:t>
      </w:r>
      <w:r w:rsidR="001F37E2">
        <w:t xml:space="preserve"> with relevant 5GS nodes</w:t>
      </w:r>
      <w:r w:rsidR="00B24B1E">
        <w:t>.</w:t>
      </w:r>
    </w:p>
    <w:p w14:paraId="30C1BD33" w14:textId="061DA786" w:rsidR="008A07C8" w:rsidRDefault="008A07C8" w:rsidP="00E9120A">
      <w:pPr>
        <w:pStyle w:val="Observation"/>
        <w:numPr>
          <w:ilvl w:val="0"/>
          <w:numId w:val="0"/>
        </w:numPr>
      </w:pPr>
    </w:p>
    <w:p w14:paraId="354A1E98" w14:textId="4EEB946D" w:rsidR="00017A42" w:rsidRDefault="009B26A6" w:rsidP="00E9120A">
      <w:pPr>
        <w:pStyle w:val="Observation"/>
        <w:numPr>
          <w:ilvl w:val="0"/>
          <w:numId w:val="0"/>
        </w:numPr>
      </w:pPr>
      <w:r>
        <w:t>Proposal</w:t>
      </w:r>
      <w:r w:rsidR="00940F0B">
        <w:t xml:space="preserve"> 1</w:t>
      </w:r>
      <w:r>
        <w:t xml:space="preserve">:  </w:t>
      </w:r>
      <w:r w:rsidR="002E50E9">
        <w:t>To only i</w:t>
      </w:r>
      <w:r w:rsidR="004F59FB">
        <w:t xml:space="preserve">ntroduce </w:t>
      </w:r>
      <w:r w:rsidR="00107B7B">
        <w:t>simplified</w:t>
      </w:r>
      <w:r w:rsidR="004F59FB">
        <w:t xml:space="preserve"> </w:t>
      </w:r>
      <w:r w:rsidR="002E50E9">
        <w:t>802.1Qbv</w:t>
      </w:r>
      <w:r w:rsidR="00827C96">
        <w:t xml:space="preserve"> </w:t>
      </w:r>
      <w:r w:rsidR="00865428">
        <w:t xml:space="preserve">support </w:t>
      </w:r>
      <w:r w:rsidR="00E9120A">
        <w:t xml:space="preserve">for 5GS </w:t>
      </w:r>
      <w:r w:rsidR="00865428">
        <w:t xml:space="preserve">with exclusive gating mechanism </w:t>
      </w:r>
      <w:r w:rsidR="00827C96">
        <w:t>in 3GPP Rel-16</w:t>
      </w:r>
      <w:r w:rsidR="00F94286">
        <w:t>.</w:t>
      </w:r>
      <w:r w:rsidR="00827C96">
        <w:t xml:space="preserve">  </w:t>
      </w:r>
    </w:p>
    <w:p w14:paraId="3650D7D4" w14:textId="3EAA051F" w:rsidR="00711D7F" w:rsidRDefault="00711D7F" w:rsidP="00711D7F">
      <w:pPr>
        <w:pStyle w:val="Observation"/>
        <w:numPr>
          <w:ilvl w:val="0"/>
          <w:numId w:val="0"/>
        </w:numPr>
      </w:pPr>
      <w:r>
        <w:t xml:space="preserve">Proposal 2:  </w:t>
      </w:r>
      <w:r w:rsidR="00D67E98">
        <w:t>The execution/operation of 5GS output pacing</w:t>
      </w:r>
      <w:r w:rsidR="00C4406B">
        <w:t>/scheduling</w:t>
      </w:r>
      <w:r w:rsidR="00D67E98">
        <w:t xml:space="preserve"> for </w:t>
      </w:r>
      <w:r w:rsidR="00C4406B">
        <w:t>802.1</w:t>
      </w:r>
      <w:r w:rsidR="00D67E98">
        <w:t xml:space="preserve">Qbv support (e.g. implementation of </w:t>
      </w:r>
      <w:proofErr w:type="spellStart"/>
      <w:r w:rsidR="00D67E98">
        <w:t>Qbv</w:t>
      </w:r>
      <w:proofErr w:type="spellEnd"/>
      <w:r w:rsidR="00D67E98">
        <w:t xml:space="preserve"> scheduling state machines) </w:t>
      </w:r>
      <w:r w:rsidR="00D67E98" w:rsidRPr="00B032D7">
        <w:t>sh</w:t>
      </w:r>
      <w:r w:rsidR="00D67E98">
        <w:t>ou</w:t>
      </w:r>
      <w:r w:rsidR="00D67E98" w:rsidRPr="00B032D7">
        <w:t>l</w:t>
      </w:r>
      <w:r w:rsidR="00D67E98">
        <w:t>d be out of 3GPP scope</w:t>
      </w:r>
      <w:r w:rsidR="00F94286">
        <w:t>.</w:t>
      </w:r>
      <w:r>
        <w:t xml:space="preserve">  </w:t>
      </w:r>
    </w:p>
    <w:p w14:paraId="6F078321" w14:textId="3A033435" w:rsidR="00940F0B" w:rsidRDefault="00940F0B" w:rsidP="00FB6325"/>
    <w:p w14:paraId="2DB75D4F" w14:textId="77777777" w:rsidR="00011EE7" w:rsidRDefault="00D03F2F" w:rsidP="008A07C8">
      <w:r>
        <w:t xml:space="preserve">The </w:t>
      </w:r>
      <w:r w:rsidR="00153512">
        <w:t>802.1</w:t>
      </w:r>
      <w:r>
        <w:t xml:space="preserve">Obv information exchange between 5GS and </w:t>
      </w:r>
      <w:r w:rsidR="00153512">
        <w:t>CNC</w:t>
      </w:r>
      <w:r w:rsidR="001478E9">
        <w:t xml:space="preserve"> involves two procedures: </w:t>
      </w:r>
    </w:p>
    <w:p w14:paraId="1382CB53" w14:textId="4E51020D" w:rsidR="00011EE7" w:rsidRDefault="00357D70" w:rsidP="002C5DB1">
      <w:pPr>
        <w:pStyle w:val="ListParagraph"/>
        <w:numPr>
          <w:ilvl w:val="0"/>
          <w:numId w:val="4"/>
        </w:numPr>
        <w:ind w:leftChars="0"/>
      </w:pPr>
      <w:r>
        <w:t xml:space="preserve">5GS virtual bridge </w:t>
      </w:r>
      <w:r w:rsidR="006F4D4A">
        <w:t xml:space="preserve">capability </w:t>
      </w:r>
      <w:r w:rsidR="001478E9">
        <w:t>report</w:t>
      </w:r>
    </w:p>
    <w:p w14:paraId="06625039" w14:textId="39F42399" w:rsidR="00D03F2F" w:rsidRDefault="00011EE7" w:rsidP="002C5DB1">
      <w:pPr>
        <w:pStyle w:val="ListParagraph"/>
        <w:numPr>
          <w:ilvl w:val="0"/>
          <w:numId w:val="4"/>
        </w:numPr>
        <w:ind w:leftChars="0"/>
      </w:pPr>
      <w:r w:rsidRPr="00011EE7">
        <w:lastRenderedPageBreak/>
        <w:t xml:space="preserve">TSN </w:t>
      </w:r>
      <w:r w:rsidR="00B24C17">
        <w:t>bridge</w:t>
      </w:r>
      <w:r w:rsidRPr="00011EE7">
        <w:t xml:space="preserve"> configuration for 5G virtual bridge</w:t>
      </w:r>
      <w:r w:rsidR="00B24C17">
        <w:t xml:space="preserve"> </w:t>
      </w:r>
    </w:p>
    <w:p w14:paraId="4F0D199E" w14:textId="488CD189" w:rsidR="00717657" w:rsidRDefault="00717657" w:rsidP="008A07C8"/>
    <w:p w14:paraId="5D4F5FFE" w14:textId="040F8BB1" w:rsidR="00717657" w:rsidRPr="00717657" w:rsidRDefault="00717657" w:rsidP="00717657">
      <w:pPr>
        <w:pStyle w:val="Heading4"/>
        <w:rPr>
          <w:lang w:val="en-US"/>
        </w:rPr>
      </w:pPr>
      <w:r w:rsidRPr="00717657">
        <w:rPr>
          <w:lang w:val="en-US"/>
        </w:rPr>
        <w:t>5GS virtual bridge capabilities report</w:t>
      </w:r>
    </w:p>
    <w:p w14:paraId="5A56EF6B" w14:textId="55B2FFD3" w:rsidR="008A07C8" w:rsidRPr="008A07C8" w:rsidRDefault="008A07C8" w:rsidP="008A07C8">
      <w:r w:rsidRPr="008A07C8">
        <w:t>The following parameter</w:t>
      </w:r>
      <w:r w:rsidR="00F941CC">
        <w:t>s</w:t>
      </w:r>
      <w:r w:rsidRPr="008A07C8">
        <w:t xml:space="preserve"> specified by the 802.1Qbv are used to explore the 5GS virtual bridge capabilities by the CNC. </w:t>
      </w:r>
    </w:p>
    <w:p w14:paraId="0E0CEE16" w14:textId="09009B52" w:rsidR="004D7054" w:rsidRPr="006C7FDE" w:rsidRDefault="008A07C8" w:rsidP="00B80D61">
      <w:pPr>
        <w:pStyle w:val="ListParagraph"/>
        <w:numPr>
          <w:ilvl w:val="0"/>
          <w:numId w:val="7"/>
        </w:numPr>
        <w:ind w:leftChars="0"/>
      </w:pPr>
      <w:proofErr w:type="spellStart"/>
      <w:r w:rsidRPr="006C7FDE">
        <w:rPr>
          <w:i/>
        </w:rPr>
        <w:t>TickGranularity</w:t>
      </w:r>
      <w:proofErr w:type="spellEnd"/>
      <w:r w:rsidRPr="008A07C8">
        <w:t xml:space="preserve">: </w:t>
      </w:r>
      <w:r w:rsidR="004D7054" w:rsidRPr="006C7FDE">
        <w:t xml:space="preserve">This parameter </w:t>
      </w:r>
      <w:r w:rsidR="00242B47" w:rsidRPr="006C7FDE">
        <w:t>defines the</w:t>
      </w:r>
      <w:r w:rsidR="004D7054" w:rsidRPr="006C7FDE">
        <w:t xml:space="preserve"> clock </w:t>
      </w:r>
      <w:r w:rsidR="00242B47" w:rsidRPr="006C7FDE">
        <w:t xml:space="preserve">accuracy </w:t>
      </w:r>
      <w:r w:rsidR="004D7054" w:rsidRPr="006C7FDE">
        <w:t xml:space="preserve">of the entity which </w:t>
      </w:r>
      <w:r w:rsidR="00242B47" w:rsidRPr="006C7FDE">
        <w:t>operates the</w:t>
      </w:r>
      <w:r w:rsidR="0032084E" w:rsidRPr="006C7FDE">
        <w:t xml:space="preserve"> 802.1Qbv gating control (output pacing)</w:t>
      </w:r>
      <w:r w:rsidR="004D7054" w:rsidRPr="006C7FDE">
        <w:t>.</w:t>
      </w:r>
      <w:r w:rsidR="004A4007" w:rsidRPr="006C7FDE">
        <w:t xml:space="preserve"> Practically, it gives the minimum value of the </w:t>
      </w:r>
      <w:proofErr w:type="spellStart"/>
      <w:r w:rsidR="004A4007" w:rsidRPr="006C7FDE">
        <w:rPr>
          <w:i/>
        </w:rPr>
        <w:t>TimeIntervalValue</w:t>
      </w:r>
      <w:proofErr w:type="spellEnd"/>
      <w:r w:rsidR="004A4007" w:rsidRPr="006C7FDE">
        <w:t xml:space="preserve">. </w:t>
      </w:r>
    </w:p>
    <w:p w14:paraId="0EFB1A30" w14:textId="696FEC7E" w:rsidR="008A07C8" w:rsidRPr="00624D2E" w:rsidRDefault="008A07C8" w:rsidP="00687A11">
      <w:pPr>
        <w:pStyle w:val="ListParagraph"/>
        <w:numPr>
          <w:ilvl w:val="0"/>
          <w:numId w:val="7"/>
        </w:numPr>
        <w:ind w:leftChars="0"/>
      </w:pPr>
      <w:proofErr w:type="spellStart"/>
      <w:r w:rsidRPr="00624D2E">
        <w:rPr>
          <w:i/>
        </w:rPr>
        <w:t>ExclusiveGating</w:t>
      </w:r>
      <w:proofErr w:type="spellEnd"/>
      <w:r w:rsidRPr="00624D2E">
        <w:t xml:space="preserve">: </w:t>
      </w:r>
      <w:r w:rsidR="00225889" w:rsidRPr="00624D2E">
        <w:t xml:space="preserve">The exclusive gating is described in </w:t>
      </w:r>
      <w:r w:rsidR="00EF2E3B" w:rsidRPr="00624D2E">
        <w:t>Annex Q.2 of 802.1Qbv as a scheme, but currently there is no</w:t>
      </w:r>
      <w:r w:rsidR="00AA7453" w:rsidRPr="00624D2E">
        <w:t xml:space="preserve"> specific attribute for it.</w:t>
      </w:r>
      <w:r w:rsidR="00EF2E3B" w:rsidRPr="00624D2E">
        <w:t xml:space="preserve"> </w:t>
      </w:r>
      <w:r w:rsidR="00A159E9" w:rsidRPr="00624D2E">
        <w:t>Therefore</w:t>
      </w:r>
      <w:r w:rsidR="00950D4C" w:rsidRPr="00624D2E">
        <w:t>,</w:t>
      </w:r>
      <w:r w:rsidR="00AA7453" w:rsidRPr="00624D2E">
        <w:t xml:space="preserve"> </w:t>
      </w:r>
      <w:r w:rsidR="002C5B7B" w:rsidRPr="00624D2E">
        <w:t>th</w:t>
      </w:r>
      <w:r w:rsidR="00BA1665" w:rsidRPr="00624D2E">
        <w:t xml:space="preserve">e </w:t>
      </w:r>
      <w:proofErr w:type="spellStart"/>
      <w:r w:rsidR="00BA1665" w:rsidRPr="00624D2E">
        <w:rPr>
          <w:i/>
        </w:rPr>
        <w:t>ExclusiveGating</w:t>
      </w:r>
      <w:proofErr w:type="spellEnd"/>
      <w:r w:rsidR="002C5B7B" w:rsidRPr="00624D2E">
        <w:t xml:space="preserve"> </w:t>
      </w:r>
      <w:r w:rsidR="007F448D" w:rsidRPr="00624D2E">
        <w:t xml:space="preserve">parameter is </w:t>
      </w:r>
      <w:r w:rsidR="002C5B7B" w:rsidRPr="00624D2E">
        <w:t xml:space="preserve">introduced in 5GS </w:t>
      </w:r>
      <w:r w:rsidR="00F509E5" w:rsidRPr="00624D2E">
        <w:t xml:space="preserve">to inform </w:t>
      </w:r>
      <w:r w:rsidR="00635E5A" w:rsidRPr="00624D2E">
        <w:t xml:space="preserve">the </w:t>
      </w:r>
      <w:r w:rsidR="00F509E5" w:rsidRPr="00624D2E">
        <w:t xml:space="preserve">CNC </w:t>
      </w:r>
      <w:r w:rsidR="005034D9" w:rsidRPr="00624D2E">
        <w:t xml:space="preserve">about whether </w:t>
      </w:r>
      <w:r w:rsidR="00A159E9" w:rsidRPr="00624D2E">
        <w:t>the</w:t>
      </w:r>
      <w:r w:rsidR="00A159E9" w:rsidRPr="00624D2E">
        <w:rPr>
          <w:i/>
        </w:rPr>
        <w:t xml:space="preserve"> </w:t>
      </w:r>
      <w:r w:rsidR="00A159E9" w:rsidRPr="00624D2E">
        <w:t>exclusive gating scheme</w:t>
      </w:r>
      <w:r w:rsidR="00635E5A" w:rsidRPr="00624D2E">
        <w:t xml:space="preserve"> is restricted to apply on</w:t>
      </w:r>
      <w:r w:rsidR="00A159E9" w:rsidRPr="00624D2E">
        <w:t xml:space="preserve"> </w:t>
      </w:r>
      <w:r w:rsidR="00A70F64" w:rsidRPr="00624D2E">
        <w:t xml:space="preserve">the current bridge/port </w:t>
      </w:r>
      <w:r w:rsidR="006B4584" w:rsidRPr="00624D2E">
        <w:t xml:space="preserve">or not. </w:t>
      </w:r>
      <w:r w:rsidRPr="00624D2E">
        <w:t xml:space="preserve">CNC </w:t>
      </w:r>
      <w:r w:rsidR="003C1FC6" w:rsidRPr="00624D2E">
        <w:t xml:space="preserve">then can use the information </w:t>
      </w:r>
      <w:r w:rsidRPr="00624D2E">
        <w:t>while the gate operations are calculated.</w:t>
      </w:r>
    </w:p>
    <w:p w14:paraId="07C6EB42" w14:textId="0C8E3383" w:rsidR="00420A68" w:rsidRDefault="00420A68" w:rsidP="00950D4C">
      <w:pPr>
        <w:ind w:left="720"/>
      </w:pPr>
      <w:r w:rsidRPr="00624D2E">
        <w:t xml:space="preserve">Note: </w:t>
      </w:r>
      <w:r w:rsidR="00233337" w:rsidRPr="00624D2E">
        <w:t>An alternative way could be to exclude this parameter</w:t>
      </w:r>
      <w:r w:rsidR="00690F8C" w:rsidRPr="00624D2E">
        <w:t xml:space="preserve"> and explicitly configure the CNC</w:t>
      </w:r>
      <w:r w:rsidR="00D55499" w:rsidRPr="00624D2E">
        <w:t xml:space="preserve"> to use exclusive gating scheme </w:t>
      </w:r>
      <w:r w:rsidR="00A65152" w:rsidRPr="00624D2E">
        <w:t>for</w:t>
      </w:r>
      <w:r w:rsidR="00D55499" w:rsidRPr="00624D2E">
        <w:t xml:space="preserve"> 5GS virtual bridge</w:t>
      </w:r>
      <w:r w:rsidR="00A65152" w:rsidRPr="00624D2E">
        <w:t>.</w:t>
      </w:r>
    </w:p>
    <w:p w14:paraId="4FDE9454" w14:textId="77777777" w:rsidR="005B0107" w:rsidRDefault="005B0107" w:rsidP="009A5BE2">
      <w:pPr>
        <w:pStyle w:val="CommentText"/>
      </w:pPr>
    </w:p>
    <w:p w14:paraId="47C20C0E" w14:textId="77777777" w:rsidR="009A03BB" w:rsidRPr="00C650A1" w:rsidRDefault="009A03BB" w:rsidP="009A03BB">
      <w:pPr>
        <w:pStyle w:val="CommentText"/>
      </w:pPr>
      <w:r w:rsidRPr="00C650A1">
        <w:t>For TSN scheduling parameters, in a downlink direction, the UE or UE side translator is the egress port of the 5GS, therefore operates the 802.1Qbv gate scheduling. The “</w:t>
      </w:r>
      <w:proofErr w:type="spellStart"/>
      <w:r w:rsidRPr="00C650A1">
        <w:rPr>
          <w:i/>
        </w:rPr>
        <w:t>TickGranularity</w:t>
      </w:r>
      <w:proofErr w:type="spellEnd"/>
      <w:r w:rsidRPr="00C650A1">
        <w:rPr>
          <w:i/>
        </w:rPr>
        <w:t xml:space="preserve">” </w:t>
      </w:r>
      <w:r w:rsidRPr="00C650A1">
        <w:t xml:space="preserve">can be passed from UE to TSN AF by using existing 3GPP procedures, e.g. PDU session establishment/modification procedure. the UE sends the information to the AMF via NAS signalling, the AMF conveys information to the SMF, and the SMF forward it to TSN AF via event notification procedure.  </w:t>
      </w:r>
    </w:p>
    <w:p w14:paraId="7A5551FE" w14:textId="3866B74E" w:rsidR="009A03BB" w:rsidRDefault="009A03BB" w:rsidP="009A03BB">
      <w:pPr>
        <w:pStyle w:val="CommentText"/>
      </w:pPr>
      <w:r w:rsidRPr="00C650A1">
        <w:t>For TSN scheduling parameters, in an uplink direction, the UPF or UPF side translator performs the 802.1Qbv output pacing. The “</w:t>
      </w:r>
      <w:proofErr w:type="spellStart"/>
      <w:r w:rsidRPr="00C650A1">
        <w:rPr>
          <w:i/>
        </w:rPr>
        <w:t>TickGranularity</w:t>
      </w:r>
      <w:proofErr w:type="spellEnd"/>
      <w:r w:rsidRPr="00C650A1">
        <w:rPr>
          <w:i/>
        </w:rPr>
        <w:t xml:space="preserve">” </w:t>
      </w:r>
      <w:r w:rsidRPr="00C650A1">
        <w:t xml:space="preserve">can be passed from UPF to AF by using existing 3GPP procedures, e.g. N4 session establishment/modification procedure (UPF to SMF), event notification procedure (SMF to NEF and </w:t>
      </w:r>
      <w:r w:rsidR="00E15CE4">
        <w:t xml:space="preserve">TSN </w:t>
      </w:r>
      <w:r w:rsidRPr="00C650A1">
        <w:t xml:space="preserve">AF). </w:t>
      </w:r>
    </w:p>
    <w:p w14:paraId="53239A8E" w14:textId="77777777" w:rsidR="005B1418" w:rsidRPr="00483CC7" w:rsidRDefault="005B1418" w:rsidP="005B1418">
      <w:pPr>
        <w:pStyle w:val="CommentText"/>
      </w:pPr>
      <w:r w:rsidRPr="009A03BB">
        <w:t xml:space="preserve">The </w:t>
      </w:r>
      <w:proofErr w:type="spellStart"/>
      <w:r w:rsidRPr="009A03BB">
        <w:t>ExclusiveGating</w:t>
      </w:r>
      <w:proofErr w:type="spellEnd"/>
      <w:r w:rsidRPr="009A03BB">
        <w:t xml:space="preserve"> parameter is preconfigured in the AF, and linked with bridge ID and port ID, so that CNC can read it, then make relevant calculation and configuration later.</w:t>
      </w:r>
    </w:p>
    <w:p w14:paraId="5DB93480" w14:textId="77777777" w:rsidR="00687A11" w:rsidRPr="00697D6F" w:rsidRDefault="00687A11" w:rsidP="00697D6F"/>
    <w:p w14:paraId="65F7FF7B" w14:textId="1FF942D6" w:rsidR="00717657" w:rsidRPr="00717657" w:rsidRDefault="00717657" w:rsidP="00717657">
      <w:pPr>
        <w:pStyle w:val="Heading4"/>
        <w:rPr>
          <w:lang w:val="en-US"/>
        </w:rPr>
      </w:pPr>
      <w:r w:rsidRPr="00011EE7">
        <w:t xml:space="preserve">TSN </w:t>
      </w:r>
      <w:r>
        <w:t>bridge</w:t>
      </w:r>
      <w:r w:rsidRPr="00011EE7">
        <w:t xml:space="preserve"> configuration for 5G virtual bridge</w:t>
      </w:r>
      <w:r>
        <w:t xml:space="preserve"> </w:t>
      </w:r>
    </w:p>
    <w:p w14:paraId="0A04F714" w14:textId="32F33396" w:rsidR="0030206E" w:rsidRPr="00FB6325" w:rsidRDefault="0030206E" w:rsidP="00FB6325">
      <w:r w:rsidRPr="00FB6325">
        <w:t xml:space="preserve">The following parameters specified by the 802.1Qbv </w:t>
      </w:r>
      <w:r w:rsidR="00CF7E0C">
        <w:t xml:space="preserve">standard </w:t>
      </w:r>
      <w:r w:rsidR="00FB71EE">
        <w:t>are</w:t>
      </w:r>
      <w:r w:rsidRPr="00FB6325">
        <w:t xml:space="preserve"> provided by </w:t>
      </w:r>
      <w:r w:rsidR="005A54EC">
        <w:t>from</w:t>
      </w:r>
      <w:r w:rsidRPr="00FB6325">
        <w:t xml:space="preserve"> CNC </w:t>
      </w:r>
      <w:r w:rsidR="005A54EC">
        <w:t>to</w:t>
      </w:r>
      <w:r w:rsidRPr="00FB6325">
        <w:t xml:space="preserve"> 5GS, by configuring the output pacing. The parameters are handled by the AF and if needed translated for the output pacing mechanism implemented by the TSN Translator</w:t>
      </w:r>
      <w:r w:rsidR="003D3EF0">
        <w:t xml:space="preserve"> (the translator can be either an independent unit or </w:t>
      </w:r>
      <w:r w:rsidR="008A07C8">
        <w:t>integrated with UE or UPF</w:t>
      </w:r>
      <w:r w:rsidR="003D3EF0">
        <w:t>)</w:t>
      </w:r>
      <w:r w:rsidRPr="00FB6325">
        <w:t xml:space="preserve">. </w:t>
      </w:r>
    </w:p>
    <w:p w14:paraId="7B877CB9" w14:textId="57489983" w:rsidR="0030206E" w:rsidRPr="000A04C1" w:rsidRDefault="0030206E" w:rsidP="006C39DC">
      <w:pPr>
        <w:pStyle w:val="ListParagraph"/>
        <w:numPr>
          <w:ilvl w:val="0"/>
          <w:numId w:val="6"/>
        </w:numPr>
        <w:ind w:leftChars="0"/>
      </w:pPr>
      <w:proofErr w:type="spellStart"/>
      <w:r w:rsidRPr="006C39DC">
        <w:rPr>
          <w:i/>
        </w:rPr>
        <w:t>AdminControlList</w:t>
      </w:r>
      <w:proofErr w:type="spellEnd"/>
      <w:r w:rsidRPr="000A04C1">
        <w:t xml:space="preserve">: This parameter describes sequence of gate operation states in a list of </w:t>
      </w:r>
      <w:proofErr w:type="spellStart"/>
      <w:r w:rsidRPr="006C39DC">
        <w:rPr>
          <w:i/>
        </w:rPr>
        <w:t>GateControlEntries</w:t>
      </w:r>
      <w:proofErr w:type="spellEnd"/>
      <w:r w:rsidRPr="000A04C1">
        <w:t xml:space="preserve">. The </w:t>
      </w:r>
      <w:proofErr w:type="spellStart"/>
      <w:r w:rsidRPr="006C39DC">
        <w:rPr>
          <w:i/>
        </w:rPr>
        <w:t>GateControlEntries</w:t>
      </w:r>
      <w:proofErr w:type="spellEnd"/>
      <w:r w:rsidRPr="000A04C1">
        <w:t xml:space="preserve"> consist of:</w:t>
      </w:r>
    </w:p>
    <w:p w14:paraId="3D5E9021" w14:textId="250ED0B7" w:rsidR="004B08E4" w:rsidRPr="004B5034" w:rsidRDefault="0030206E" w:rsidP="004B5034">
      <w:pPr>
        <w:pStyle w:val="ListParagraph"/>
        <w:numPr>
          <w:ilvl w:val="0"/>
          <w:numId w:val="13"/>
        </w:numPr>
        <w:ind w:leftChars="0"/>
      </w:pPr>
      <w:proofErr w:type="spellStart"/>
      <w:r w:rsidRPr="004B5034">
        <w:rPr>
          <w:i/>
        </w:rPr>
        <w:t>GateStatesValue</w:t>
      </w:r>
      <w:proofErr w:type="spellEnd"/>
      <w:r w:rsidRPr="004B5034">
        <w:t>: this is a list up to 8 tuples, one for each traffic class supported by the current port. One entity of the list indicates a value, “open</w:t>
      </w:r>
      <w:r w:rsidR="00F01258" w:rsidRPr="004B5034">
        <w:t>”</w:t>
      </w:r>
      <w:r w:rsidRPr="004B5034">
        <w:t xml:space="preserve"> or “closed” of the port’s queues. </w:t>
      </w:r>
      <w:proofErr w:type="spellStart"/>
      <w:r w:rsidRPr="004B5034">
        <w:rPr>
          <w:i/>
        </w:rPr>
        <w:t>GateStatesValue</w:t>
      </w:r>
      <w:proofErr w:type="spellEnd"/>
      <w:r w:rsidRPr="004B5034">
        <w:t xml:space="preserve"> specifies the state of the gates at any given time. </w:t>
      </w:r>
    </w:p>
    <w:p w14:paraId="445D89D7" w14:textId="41631560" w:rsidR="001858AE" w:rsidRPr="004B5034" w:rsidRDefault="0030206E" w:rsidP="001858AE">
      <w:pPr>
        <w:pStyle w:val="ListParagraph"/>
        <w:numPr>
          <w:ilvl w:val="0"/>
          <w:numId w:val="13"/>
        </w:numPr>
        <w:ind w:leftChars="0"/>
      </w:pPr>
      <w:proofErr w:type="spellStart"/>
      <w:r w:rsidRPr="004B5034">
        <w:rPr>
          <w:i/>
        </w:rPr>
        <w:t>TimeIntervalValue</w:t>
      </w:r>
      <w:proofErr w:type="spellEnd"/>
      <w:r w:rsidRPr="004B5034">
        <w:t xml:space="preserve">: This specifies the time while the current states of the gates shall be applied; if the time specified by </w:t>
      </w:r>
      <w:proofErr w:type="spellStart"/>
      <w:r w:rsidRPr="004B5034">
        <w:rPr>
          <w:i/>
        </w:rPr>
        <w:t>TimeIntervalValue</w:t>
      </w:r>
      <w:proofErr w:type="spellEnd"/>
      <w:r w:rsidRPr="004B5034">
        <w:t xml:space="preserve"> </w:t>
      </w:r>
      <w:proofErr w:type="spellStart"/>
      <w:r w:rsidRPr="004B5034">
        <w:t>expried</w:t>
      </w:r>
      <w:proofErr w:type="spellEnd"/>
      <w:r w:rsidRPr="004B5034">
        <w:t xml:space="preserve">, the next gate operation is executed. </w:t>
      </w:r>
    </w:p>
    <w:p w14:paraId="0FC6608A" w14:textId="77777777" w:rsidR="00FA69BF" w:rsidRPr="000A04C1" w:rsidRDefault="00FA69BF" w:rsidP="00FA69BF">
      <w:pPr>
        <w:pStyle w:val="ListParagraph"/>
        <w:ind w:leftChars="0" w:left="720"/>
      </w:pPr>
    </w:p>
    <w:p w14:paraId="446944EF" w14:textId="763598E1" w:rsidR="001858AE" w:rsidRDefault="001858AE" w:rsidP="006C39DC">
      <w:pPr>
        <w:pStyle w:val="ListParagraph"/>
        <w:numPr>
          <w:ilvl w:val="0"/>
          <w:numId w:val="6"/>
        </w:numPr>
        <w:ind w:leftChars="0"/>
      </w:pPr>
      <w:proofErr w:type="spellStart"/>
      <w:r w:rsidRPr="006C39DC">
        <w:rPr>
          <w:i/>
        </w:rPr>
        <w:t>AdminBaseTime</w:t>
      </w:r>
      <w:proofErr w:type="spellEnd"/>
      <w:r w:rsidRPr="000A04C1">
        <w:t>: it specifies when a gating cycle shall be started to execute.</w:t>
      </w:r>
    </w:p>
    <w:p w14:paraId="355A5FC6" w14:textId="226F97B1" w:rsidR="00E569F9" w:rsidRPr="00624D2E" w:rsidRDefault="00A83709" w:rsidP="00FD77DF">
      <w:pPr>
        <w:pStyle w:val="ListParagraph"/>
        <w:numPr>
          <w:ilvl w:val="0"/>
          <w:numId w:val="6"/>
        </w:numPr>
        <w:ind w:leftChars="0"/>
      </w:pPr>
      <w:proofErr w:type="spellStart"/>
      <w:r w:rsidRPr="00624D2E">
        <w:rPr>
          <w:i/>
        </w:rPr>
        <w:t>AdminCycleTime</w:t>
      </w:r>
      <w:proofErr w:type="spellEnd"/>
      <w:r w:rsidR="00C76919" w:rsidRPr="00624D2E">
        <w:rPr>
          <w:i/>
        </w:rPr>
        <w:t xml:space="preserve"> (optional)</w:t>
      </w:r>
      <w:r w:rsidRPr="00624D2E">
        <w:t xml:space="preserve">: </w:t>
      </w:r>
      <w:r w:rsidR="003836A8" w:rsidRPr="00624D2E">
        <w:t>the administrative value of the gating cycle for the port.</w:t>
      </w:r>
    </w:p>
    <w:p w14:paraId="534D6A39" w14:textId="44B80B4B" w:rsidR="006233CF" w:rsidRPr="00624D2E" w:rsidRDefault="006233CF" w:rsidP="006233CF">
      <w:pPr>
        <w:pStyle w:val="ListParagraph"/>
        <w:numPr>
          <w:ilvl w:val="0"/>
          <w:numId w:val="6"/>
        </w:numPr>
        <w:ind w:leftChars="0"/>
      </w:pPr>
      <w:proofErr w:type="spellStart"/>
      <w:r w:rsidRPr="00624D2E">
        <w:rPr>
          <w:i/>
        </w:rPr>
        <w:t>AdminControlListLength</w:t>
      </w:r>
      <w:proofErr w:type="spellEnd"/>
      <w:r w:rsidR="00C76919" w:rsidRPr="00624D2E">
        <w:rPr>
          <w:i/>
        </w:rPr>
        <w:t xml:space="preserve"> (optional)</w:t>
      </w:r>
      <w:r w:rsidRPr="00624D2E">
        <w:rPr>
          <w:i/>
        </w:rPr>
        <w:t xml:space="preserve">: </w:t>
      </w:r>
      <w:r w:rsidRPr="00624D2E">
        <w:t>it specifies the number of entries in the</w:t>
      </w:r>
      <w:r w:rsidRPr="00624D2E">
        <w:rPr>
          <w:i/>
        </w:rPr>
        <w:t xml:space="preserve"> </w:t>
      </w:r>
      <w:proofErr w:type="spellStart"/>
      <w:r w:rsidRPr="00624D2E">
        <w:rPr>
          <w:i/>
        </w:rPr>
        <w:t>AdminControlList</w:t>
      </w:r>
      <w:proofErr w:type="spellEnd"/>
    </w:p>
    <w:p w14:paraId="63960B5E" w14:textId="73D83A03" w:rsidR="00C76919" w:rsidRDefault="00C76919" w:rsidP="00C76919">
      <w:pPr>
        <w:ind w:left="360"/>
      </w:pPr>
      <w:r w:rsidRPr="00624D2E">
        <w:t>Parameter 3 and 4</w:t>
      </w:r>
      <w:r w:rsidR="00221253">
        <w:t xml:space="preserve"> </w:t>
      </w:r>
      <w:r w:rsidR="00A21BC1">
        <w:t xml:space="preserve">are </w:t>
      </w:r>
      <w:r w:rsidR="00DB3E96">
        <w:t xml:space="preserve">mentioned as optional </w:t>
      </w:r>
      <w:r w:rsidR="00B609CE">
        <w:t xml:space="preserve">due to </w:t>
      </w:r>
      <w:r w:rsidR="00CC6542">
        <w:t>carry redundant information, these parameters</w:t>
      </w:r>
      <w:r w:rsidRPr="00624D2E">
        <w:t xml:space="preserve"> can be derived from </w:t>
      </w:r>
      <w:r w:rsidR="00CC6542">
        <w:t xml:space="preserve">parameter </w:t>
      </w:r>
      <w:r w:rsidRPr="00624D2E">
        <w:t>1</w:t>
      </w:r>
      <w:r w:rsidR="00CC6542">
        <w:t xml:space="preserve">, </w:t>
      </w:r>
      <w:r w:rsidR="0014050F">
        <w:t xml:space="preserve">e.g. </w:t>
      </w:r>
      <w:proofErr w:type="spellStart"/>
      <w:r w:rsidR="0014050F">
        <w:rPr>
          <w:i/>
        </w:rPr>
        <w:t>AdminCycleTime</w:t>
      </w:r>
      <w:proofErr w:type="spellEnd"/>
      <w:r w:rsidR="0014050F">
        <w:rPr>
          <w:i/>
        </w:rPr>
        <w:t xml:space="preserve"> </w:t>
      </w:r>
      <w:r w:rsidR="0014050F">
        <w:t xml:space="preserve">is the sum of </w:t>
      </w:r>
      <w:proofErr w:type="spellStart"/>
      <w:r w:rsidR="0014050F">
        <w:rPr>
          <w:i/>
        </w:rPr>
        <w:t>TimeIntervalValues</w:t>
      </w:r>
      <w:proofErr w:type="spellEnd"/>
      <w:r w:rsidR="00915076">
        <w:rPr>
          <w:i/>
        </w:rPr>
        <w:t>;</w:t>
      </w:r>
      <w:r w:rsidR="0014050F">
        <w:rPr>
          <w:i/>
        </w:rPr>
        <w:t xml:space="preserve"> </w:t>
      </w:r>
      <w:proofErr w:type="spellStart"/>
      <w:r w:rsidR="00915076">
        <w:rPr>
          <w:i/>
        </w:rPr>
        <w:t>AdminControlListLength</w:t>
      </w:r>
      <w:proofErr w:type="spellEnd"/>
      <w:r w:rsidR="00915076">
        <w:rPr>
          <w:i/>
        </w:rPr>
        <w:t xml:space="preserve"> </w:t>
      </w:r>
      <w:r w:rsidR="00915076">
        <w:t>is</w:t>
      </w:r>
      <w:r w:rsidR="009B0F24">
        <w:t xml:space="preserve"> equal to</w:t>
      </w:r>
      <w:r w:rsidR="00915076">
        <w:t xml:space="preserve"> the number of entries in the </w:t>
      </w:r>
      <w:proofErr w:type="spellStart"/>
      <w:r w:rsidR="00915076">
        <w:rPr>
          <w:i/>
        </w:rPr>
        <w:t>AdminControlList</w:t>
      </w:r>
      <w:proofErr w:type="spellEnd"/>
      <w:r w:rsidRPr="00624D2E">
        <w:t>.</w:t>
      </w:r>
    </w:p>
    <w:p w14:paraId="412F6BF5" w14:textId="77777777" w:rsidR="006233CF" w:rsidRDefault="006233CF" w:rsidP="006233CF">
      <w:pPr>
        <w:pStyle w:val="ListParagraph"/>
        <w:ind w:leftChars="0" w:left="720"/>
      </w:pPr>
    </w:p>
    <w:p w14:paraId="46306FDD" w14:textId="076C2543" w:rsidR="006C39DC" w:rsidRPr="000A04C1" w:rsidRDefault="006C39DC" w:rsidP="006C39DC">
      <w:pPr>
        <w:pStyle w:val="ListParagraph"/>
        <w:ind w:leftChars="0" w:left="720"/>
      </w:pPr>
    </w:p>
    <w:p w14:paraId="6DA11517" w14:textId="076C2543" w:rsidR="002B7891" w:rsidRPr="00130D21" w:rsidRDefault="29C64D40" w:rsidP="29C64D40">
      <w:pPr>
        <w:rPr>
          <w:highlight w:val="green"/>
        </w:rPr>
      </w:pPr>
      <w:r w:rsidRPr="29C64D40">
        <w:rPr>
          <w:noProof/>
        </w:rPr>
        <w:lastRenderedPageBreak/>
        <w:t xml:space="preserve"> </w:t>
      </w:r>
      <w:r w:rsidR="0014748D">
        <w:rPr>
          <w:noProof/>
        </w:rPr>
        <w:drawing>
          <wp:inline distT="0" distB="0" distL="0" distR="0" wp14:anchorId="741115D9" wp14:editId="23FDEACA">
            <wp:extent cx="6120130" cy="3068955"/>
            <wp:effectExtent l="0" t="0" r="0" b="0"/>
            <wp:docPr id="1052233651" name="Picture 105223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6120130" cy="3068955"/>
                    </a:xfrm>
                    <a:prstGeom prst="rect">
                      <a:avLst/>
                    </a:prstGeom>
                  </pic:spPr>
                </pic:pic>
              </a:graphicData>
            </a:graphic>
          </wp:inline>
        </w:drawing>
      </w:r>
    </w:p>
    <w:p w14:paraId="4EBC701F" w14:textId="127605AE" w:rsidR="003466A8" w:rsidRPr="00F3035B" w:rsidRDefault="003466A8" w:rsidP="29C64D40">
      <w:pPr>
        <w:pStyle w:val="Caption"/>
      </w:pPr>
      <w:bookmarkStart w:id="1" w:name="_Ref962758"/>
      <w:r w:rsidRPr="00F3035B">
        <w:t xml:space="preserve">Figure </w:t>
      </w:r>
      <w:r w:rsidRPr="00F3035B">
        <w:fldChar w:fldCharType="begin"/>
      </w:r>
      <w:r w:rsidRPr="00F3035B">
        <w:instrText xml:space="preserve"> SEQ Figure \* ARABIC </w:instrText>
      </w:r>
      <w:r w:rsidRPr="00F3035B">
        <w:fldChar w:fldCharType="separate"/>
      </w:r>
      <w:r w:rsidRPr="00F3035B">
        <w:t>1</w:t>
      </w:r>
      <w:r w:rsidRPr="00F3035B">
        <w:fldChar w:fldCharType="end"/>
      </w:r>
      <w:bookmarkEnd w:id="1"/>
      <w:r w:rsidRPr="00F3035B">
        <w:tab/>
      </w:r>
      <w:r w:rsidR="00F2243E" w:rsidRPr="00F3035B">
        <w:t xml:space="preserve"> Gate operation</w:t>
      </w:r>
      <w:r w:rsidR="0014748D" w:rsidRPr="00F3035B">
        <w:t xml:space="preserve"> </w:t>
      </w:r>
      <w:r w:rsidR="0048240C" w:rsidRPr="00F3035B">
        <w:t>according to 802.1Qbv</w:t>
      </w:r>
    </w:p>
    <w:p w14:paraId="3F9990F2" w14:textId="476B3D5A" w:rsidR="006569EA" w:rsidRPr="000A2174" w:rsidRDefault="006569EA" w:rsidP="29C64D40">
      <w:pPr>
        <w:pStyle w:val="BodyText"/>
        <w:rPr>
          <w:rFonts w:ascii="Times New Roman" w:hAnsi="Times New Roman"/>
        </w:rPr>
      </w:pPr>
      <w:r w:rsidRPr="00F3035B">
        <w:fldChar w:fldCharType="begin"/>
      </w:r>
      <w:r w:rsidRPr="00F3035B">
        <w:rPr>
          <w:rFonts w:ascii="Times New Roman" w:hAnsi="Times New Roman"/>
        </w:rPr>
        <w:instrText xml:space="preserve"> REF _Ref962758 \h </w:instrText>
      </w:r>
      <w:r w:rsidR="0014748D" w:rsidRPr="00F3035B">
        <w:rPr>
          <w:rFonts w:ascii="Times New Roman" w:hAnsi="Times New Roman"/>
        </w:rPr>
        <w:instrText xml:space="preserve"> \* MERGEFORMAT </w:instrText>
      </w:r>
      <w:r w:rsidRPr="00F3035B">
        <w:rPr>
          <w:rFonts w:ascii="Times New Roman" w:hAnsi="Times New Roman"/>
        </w:rPr>
        <w:fldChar w:fldCharType="separate"/>
      </w:r>
      <w:r w:rsidRPr="00F3035B">
        <w:rPr>
          <w:rFonts w:ascii="Times New Roman" w:hAnsi="Times New Roman"/>
        </w:rPr>
        <w:t>Figure 1</w:t>
      </w:r>
      <w:r w:rsidRPr="00F3035B">
        <w:fldChar w:fldCharType="end"/>
      </w:r>
      <w:r w:rsidRPr="00F3035B">
        <w:rPr>
          <w:rFonts w:ascii="Times New Roman" w:hAnsi="Times New Roman"/>
        </w:rPr>
        <w:t xml:space="preserve"> </w:t>
      </w:r>
      <w:r w:rsidR="00504106" w:rsidRPr="00F3035B">
        <w:rPr>
          <w:rFonts w:ascii="Times New Roman" w:hAnsi="Times New Roman"/>
        </w:rPr>
        <w:t xml:space="preserve">is </w:t>
      </w:r>
      <w:r w:rsidR="00837887" w:rsidRPr="00F3035B">
        <w:rPr>
          <w:rFonts w:ascii="Times New Roman" w:hAnsi="Times New Roman"/>
        </w:rPr>
        <w:t xml:space="preserve">used </w:t>
      </w:r>
      <w:r w:rsidR="00021469" w:rsidRPr="00F3035B">
        <w:rPr>
          <w:rFonts w:ascii="Times New Roman" w:hAnsi="Times New Roman"/>
        </w:rPr>
        <w:t>for better understanding</w:t>
      </w:r>
      <w:r w:rsidR="0087457D" w:rsidRPr="00F3035B">
        <w:rPr>
          <w:rFonts w:ascii="Times New Roman" w:hAnsi="Times New Roman"/>
        </w:rPr>
        <w:t xml:space="preserve"> the above parameters (the figure is from the 802.1Qbv standard). “Gate control list” </w:t>
      </w:r>
      <w:r w:rsidR="00021469" w:rsidRPr="00F3035B">
        <w:rPr>
          <w:rFonts w:ascii="Times New Roman" w:hAnsi="Times New Roman"/>
        </w:rPr>
        <w:t>illustrates</w:t>
      </w:r>
      <w:r w:rsidR="00167338" w:rsidRPr="00F3035B">
        <w:rPr>
          <w:rFonts w:ascii="Times New Roman" w:hAnsi="Times New Roman"/>
        </w:rPr>
        <w:t xml:space="preserve"> </w:t>
      </w:r>
      <w:r w:rsidR="000A2174" w:rsidRPr="00F3035B">
        <w:rPr>
          <w:rFonts w:ascii="Times New Roman" w:hAnsi="Times New Roman"/>
        </w:rPr>
        <w:t xml:space="preserve">the </w:t>
      </w:r>
      <w:proofErr w:type="spellStart"/>
      <w:r w:rsidR="000A2174" w:rsidRPr="00F3035B">
        <w:rPr>
          <w:rFonts w:ascii="Times New Roman" w:hAnsi="Times New Roman"/>
          <w:i/>
          <w:iCs/>
        </w:rPr>
        <w:t>AdminControList</w:t>
      </w:r>
      <w:proofErr w:type="spellEnd"/>
      <w:r w:rsidR="000A2174" w:rsidRPr="00F3035B">
        <w:rPr>
          <w:rFonts w:ascii="Times New Roman" w:hAnsi="Times New Roman"/>
          <w:i/>
          <w:iCs/>
        </w:rPr>
        <w:t xml:space="preserve"> </w:t>
      </w:r>
      <w:r w:rsidR="000A2174" w:rsidRPr="00F3035B">
        <w:rPr>
          <w:rFonts w:ascii="Times New Roman" w:hAnsi="Times New Roman"/>
        </w:rPr>
        <w:t xml:space="preserve">with the list of </w:t>
      </w:r>
      <w:r w:rsidR="00BE2498" w:rsidRPr="00F3035B">
        <w:rPr>
          <w:rFonts w:ascii="Times New Roman" w:hAnsi="Times New Roman"/>
        </w:rPr>
        <w:t>gate schedule</w:t>
      </w:r>
      <w:r w:rsidR="00837887" w:rsidRPr="00F3035B">
        <w:rPr>
          <w:rFonts w:ascii="Times New Roman" w:hAnsi="Times New Roman"/>
        </w:rPr>
        <w:t xml:space="preserve"> actions;</w:t>
      </w:r>
      <w:r w:rsidR="00BE2498" w:rsidRPr="00F3035B">
        <w:rPr>
          <w:rFonts w:ascii="Times New Roman" w:hAnsi="Times New Roman"/>
        </w:rPr>
        <w:t xml:space="preserve"> e.g.</w:t>
      </w:r>
      <w:r w:rsidR="00A3588A" w:rsidRPr="00F3035B">
        <w:rPr>
          <w:rFonts w:ascii="Times New Roman" w:hAnsi="Times New Roman"/>
        </w:rPr>
        <w:t>,</w:t>
      </w:r>
      <w:r w:rsidR="00BE2498" w:rsidRPr="00F3035B">
        <w:rPr>
          <w:rFonts w:ascii="Times New Roman" w:hAnsi="Times New Roman"/>
        </w:rPr>
        <w:t xml:space="preserve"> T00</w:t>
      </w:r>
      <w:r w:rsidR="00A07085" w:rsidRPr="00F3035B">
        <w:rPr>
          <w:rFonts w:ascii="Times New Roman" w:hAnsi="Times New Roman"/>
        </w:rPr>
        <w:t>, T01</w:t>
      </w:r>
      <w:r w:rsidR="00BE2498" w:rsidRPr="00F3035B">
        <w:rPr>
          <w:rFonts w:ascii="Times New Roman" w:hAnsi="Times New Roman"/>
        </w:rPr>
        <w:t xml:space="preserve"> and so on define</w:t>
      </w:r>
      <w:r w:rsidR="0008233B" w:rsidRPr="00F3035B">
        <w:rPr>
          <w:rFonts w:ascii="Times New Roman" w:hAnsi="Times New Roman"/>
        </w:rPr>
        <w:t xml:space="preserve"> the time when </w:t>
      </w:r>
      <w:r w:rsidR="00A07085" w:rsidRPr="00F3035B">
        <w:rPr>
          <w:rFonts w:ascii="Times New Roman" w:hAnsi="Times New Roman"/>
        </w:rPr>
        <w:t>the given</w:t>
      </w:r>
      <w:r w:rsidR="0008233B" w:rsidRPr="00F3035B">
        <w:rPr>
          <w:rFonts w:ascii="Times New Roman" w:hAnsi="Times New Roman"/>
        </w:rPr>
        <w:t xml:space="preserve"> gate state should be changed to a new one</w:t>
      </w:r>
      <w:r w:rsidR="00443B87" w:rsidRPr="00F3035B">
        <w:rPr>
          <w:rFonts w:ascii="Times New Roman" w:hAnsi="Times New Roman"/>
        </w:rPr>
        <w:t xml:space="preserve"> (associated to</w:t>
      </w:r>
      <w:r w:rsidR="00443B87" w:rsidRPr="00F3035B">
        <w:rPr>
          <w:rFonts w:ascii="Times New Roman" w:hAnsi="Times New Roman"/>
          <w:i/>
          <w:iCs/>
        </w:rPr>
        <w:t xml:space="preserve"> </w:t>
      </w:r>
      <w:proofErr w:type="spellStart"/>
      <w:r w:rsidR="00443B87" w:rsidRPr="00F3035B">
        <w:rPr>
          <w:rFonts w:ascii="Times New Roman" w:hAnsi="Times New Roman"/>
          <w:i/>
          <w:iCs/>
        </w:rPr>
        <w:t>TimeIntervalValue</w:t>
      </w:r>
      <w:proofErr w:type="spellEnd"/>
      <w:r w:rsidR="00443B87" w:rsidRPr="00F3035B">
        <w:rPr>
          <w:rFonts w:ascii="Times New Roman" w:hAnsi="Times New Roman"/>
          <w:i/>
          <w:iCs/>
        </w:rPr>
        <w:t>)</w:t>
      </w:r>
      <w:r w:rsidR="00A07085" w:rsidRPr="00F3035B">
        <w:rPr>
          <w:rFonts w:ascii="Times New Roman" w:hAnsi="Times New Roman"/>
        </w:rPr>
        <w:t xml:space="preserve">, </w:t>
      </w:r>
      <w:r w:rsidR="00E53775" w:rsidRPr="00F3035B">
        <w:rPr>
          <w:rFonts w:ascii="Times New Roman" w:hAnsi="Times New Roman"/>
        </w:rPr>
        <w:t>then the states of the gates per Traffic Class (8 characters</w:t>
      </w:r>
      <w:r w:rsidR="0026131C" w:rsidRPr="00F3035B">
        <w:rPr>
          <w:rFonts w:ascii="Times New Roman" w:hAnsi="Times New Roman"/>
        </w:rPr>
        <w:t xml:space="preserve"> for the 8 Traffic Classes</w:t>
      </w:r>
      <w:r w:rsidR="00E53775" w:rsidRPr="00F3035B">
        <w:rPr>
          <w:rFonts w:ascii="Times New Roman" w:hAnsi="Times New Roman"/>
        </w:rPr>
        <w:t xml:space="preserve">, o – open, C </w:t>
      </w:r>
      <w:r w:rsidR="00853474" w:rsidRPr="00F3035B">
        <w:rPr>
          <w:rFonts w:ascii="Times New Roman" w:hAnsi="Times New Roman"/>
        </w:rPr>
        <w:t>–</w:t>
      </w:r>
      <w:r w:rsidR="00E53775" w:rsidRPr="00F3035B">
        <w:rPr>
          <w:rFonts w:ascii="Times New Roman" w:hAnsi="Times New Roman"/>
        </w:rPr>
        <w:t xml:space="preserve"> closed</w:t>
      </w:r>
      <w:r w:rsidR="00853474" w:rsidRPr="00F3035B">
        <w:rPr>
          <w:rFonts w:ascii="Times New Roman" w:hAnsi="Times New Roman"/>
        </w:rPr>
        <w:t xml:space="preserve">) are shown (associated to </w:t>
      </w:r>
      <w:proofErr w:type="spellStart"/>
      <w:r w:rsidR="00853474" w:rsidRPr="00F3035B">
        <w:rPr>
          <w:rFonts w:ascii="Times New Roman" w:hAnsi="Times New Roman"/>
          <w:i/>
          <w:iCs/>
        </w:rPr>
        <w:t>GateStateValue</w:t>
      </w:r>
      <w:proofErr w:type="spellEnd"/>
      <w:r w:rsidR="00853474" w:rsidRPr="00F3035B">
        <w:rPr>
          <w:rFonts w:ascii="Times New Roman" w:hAnsi="Times New Roman"/>
          <w:i/>
          <w:iCs/>
        </w:rPr>
        <w:t>)</w:t>
      </w:r>
      <w:r w:rsidR="00130D21" w:rsidRPr="00F3035B">
        <w:rPr>
          <w:rFonts w:ascii="Times New Roman" w:hAnsi="Times New Roman"/>
        </w:rPr>
        <w:t xml:space="preserve">. </w:t>
      </w:r>
      <w:r w:rsidR="00504106" w:rsidRPr="00F3035B">
        <w:rPr>
          <w:rFonts w:ascii="Times New Roman" w:hAnsi="Times New Roman"/>
        </w:rPr>
        <w:t xml:space="preserve">The </w:t>
      </w:r>
      <w:proofErr w:type="spellStart"/>
      <w:r w:rsidR="00504106" w:rsidRPr="00F3035B">
        <w:rPr>
          <w:rFonts w:ascii="Times New Roman" w:hAnsi="Times New Roman"/>
          <w:i/>
          <w:iCs/>
        </w:rPr>
        <w:t>AdminBaseTime</w:t>
      </w:r>
      <w:proofErr w:type="spellEnd"/>
      <w:r w:rsidR="00504106" w:rsidRPr="00F3035B">
        <w:rPr>
          <w:rFonts w:ascii="Times New Roman" w:hAnsi="Times New Roman"/>
          <w:i/>
          <w:iCs/>
        </w:rPr>
        <w:t xml:space="preserve"> </w:t>
      </w:r>
      <w:r w:rsidR="00504106" w:rsidRPr="00F3035B">
        <w:rPr>
          <w:rFonts w:ascii="Times New Roman" w:hAnsi="Times New Roman"/>
        </w:rPr>
        <w:t>parameter gives</w:t>
      </w:r>
      <w:r w:rsidR="005F6995" w:rsidRPr="00F3035B">
        <w:rPr>
          <w:rFonts w:ascii="Times New Roman" w:hAnsi="Times New Roman"/>
        </w:rPr>
        <w:t xml:space="preserve"> the </w:t>
      </w:r>
      <w:r w:rsidR="00504106" w:rsidRPr="00F3035B">
        <w:rPr>
          <w:rFonts w:ascii="Times New Roman" w:hAnsi="Times New Roman"/>
        </w:rPr>
        <w:t>absolute time when</w:t>
      </w:r>
      <w:r w:rsidR="005F6995" w:rsidRPr="00F3035B">
        <w:rPr>
          <w:rFonts w:ascii="Times New Roman" w:hAnsi="Times New Roman"/>
        </w:rPr>
        <w:t xml:space="preserve"> the</w:t>
      </w:r>
      <w:r w:rsidR="000A1AB7" w:rsidRPr="00F3035B">
        <w:rPr>
          <w:rFonts w:ascii="Times New Roman" w:hAnsi="Times New Roman"/>
        </w:rPr>
        <w:t xml:space="preserve"> </w:t>
      </w:r>
      <w:r w:rsidR="00504106" w:rsidRPr="00F3035B">
        <w:rPr>
          <w:rFonts w:ascii="Times New Roman" w:hAnsi="Times New Roman"/>
        </w:rPr>
        <w:t>Gate</w:t>
      </w:r>
      <w:r w:rsidR="000A1AB7" w:rsidRPr="00F3035B">
        <w:rPr>
          <w:rFonts w:ascii="Times New Roman" w:hAnsi="Times New Roman"/>
        </w:rPr>
        <w:t xml:space="preserve"> control list</w:t>
      </w:r>
      <w:r w:rsidR="00130D21" w:rsidRPr="00F3035B">
        <w:rPr>
          <w:rFonts w:ascii="Times New Roman" w:hAnsi="Times New Roman"/>
        </w:rPr>
        <w:t xml:space="preserve"> </w:t>
      </w:r>
      <w:r w:rsidR="00504106" w:rsidRPr="00F3035B">
        <w:rPr>
          <w:rFonts w:ascii="Times New Roman" w:hAnsi="Times New Roman"/>
        </w:rPr>
        <w:t>should be started to apply</w:t>
      </w:r>
      <w:r w:rsidR="00783C88" w:rsidRPr="00F3035B">
        <w:rPr>
          <w:rFonts w:ascii="Times New Roman" w:hAnsi="Times New Roman"/>
        </w:rPr>
        <w:t xml:space="preserve"> on the given port</w:t>
      </w:r>
      <w:r w:rsidR="00504106" w:rsidRPr="00F3035B">
        <w:rPr>
          <w:rFonts w:ascii="Times New Roman" w:hAnsi="Times New Roman"/>
        </w:rPr>
        <w:t>. After the final entry of the list is performed</w:t>
      </w:r>
      <w:r w:rsidR="005F6995" w:rsidRPr="00F3035B">
        <w:rPr>
          <w:rFonts w:ascii="Times New Roman" w:hAnsi="Times New Roman"/>
        </w:rPr>
        <w:t xml:space="preserve">, the first </w:t>
      </w:r>
      <w:r w:rsidR="00835A12" w:rsidRPr="00F3035B">
        <w:rPr>
          <w:rFonts w:ascii="Times New Roman" w:hAnsi="Times New Roman"/>
        </w:rPr>
        <w:t>list entry is applied again, according to the cyclical operation</w:t>
      </w:r>
      <w:r w:rsidR="00C51070">
        <w:rPr>
          <w:rFonts w:ascii="Times New Roman" w:hAnsi="Times New Roman"/>
        </w:rPr>
        <w:t>.</w:t>
      </w:r>
    </w:p>
    <w:p w14:paraId="373BD851" w14:textId="09D2CCA7" w:rsidR="0030206E" w:rsidRPr="000A04C1" w:rsidRDefault="0030206E" w:rsidP="000A04C1">
      <w:r w:rsidRPr="000A04C1">
        <w:t xml:space="preserve">The above parameters </w:t>
      </w:r>
      <w:r w:rsidR="00401604">
        <w:t>are</w:t>
      </w:r>
      <w:r w:rsidR="00401604" w:rsidRPr="000A04C1">
        <w:t xml:space="preserve"> </w:t>
      </w:r>
      <w:r w:rsidRPr="000A04C1">
        <w:t xml:space="preserve">enough to provide the proper operation of the output pacing mechanism. The entries in the </w:t>
      </w:r>
      <w:proofErr w:type="spellStart"/>
      <w:r w:rsidRPr="00E7466F">
        <w:rPr>
          <w:i/>
        </w:rPr>
        <w:t>AdminControlList</w:t>
      </w:r>
      <w:proofErr w:type="spellEnd"/>
      <w:r w:rsidRPr="000A04C1">
        <w:t xml:space="preserve"> specif</w:t>
      </w:r>
      <w:r w:rsidR="000E7FFE">
        <w:t>y</w:t>
      </w:r>
      <w:r w:rsidRPr="000A04C1">
        <w:t xml:space="preserve"> which queue can be served by the output pacing at a given time. </w:t>
      </w:r>
      <w:r w:rsidR="00254498">
        <w:t>By a</w:t>
      </w:r>
      <w:r w:rsidR="00254498" w:rsidRPr="000A04C1">
        <w:t xml:space="preserve">ssuming </w:t>
      </w:r>
      <w:r w:rsidRPr="000A04C1">
        <w:t xml:space="preserve">that 5GS and TSN is properly synchronized, the output pacing can determine when execution of gating cycle shall be started. </w:t>
      </w:r>
    </w:p>
    <w:p w14:paraId="311D4A37" w14:textId="77777777" w:rsidR="00E54A18" w:rsidRPr="000A04C1" w:rsidDel="008F69F8" w:rsidRDefault="00E54A18" w:rsidP="002B3CEF"/>
    <w:p w14:paraId="08024081" w14:textId="77777777" w:rsidR="00912CF6" w:rsidRPr="00062EC8" w:rsidRDefault="00912CF6" w:rsidP="00912CF6">
      <w:pPr>
        <w:pStyle w:val="Heading3"/>
        <w:rPr>
          <w:sz w:val="24"/>
          <w:lang w:val="en-US" w:eastAsia="ko-KR"/>
        </w:rPr>
      </w:pPr>
      <w:r w:rsidRPr="00062EC8">
        <w:rPr>
          <w:sz w:val="24"/>
          <w:lang w:val="en-US" w:eastAsia="ko-KR"/>
        </w:rPr>
        <w:t>Output pacing configuration</w:t>
      </w:r>
    </w:p>
    <w:p w14:paraId="5971585F" w14:textId="6D1AC83B" w:rsidR="00912CF6" w:rsidRPr="00B95501" w:rsidRDefault="00912CF6" w:rsidP="00912CF6">
      <w:pPr>
        <w:pStyle w:val="B1"/>
        <w:ind w:left="0" w:firstLine="0"/>
      </w:pPr>
      <w:r w:rsidRPr="00B95501">
        <w:t>The AF is responsible to manage the exchanges of the above parameters between the 5GS and the CNC. When the CNC provides the computed gate operation schedule (</w:t>
      </w:r>
      <w:proofErr w:type="spellStart"/>
      <w:proofErr w:type="gramStart"/>
      <w:r w:rsidRPr="00B95501">
        <w:rPr>
          <w:i/>
        </w:rPr>
        <w:t>AdminControlL</w:t>
      </w:r>
      <w:r w:rsidR="00505D19">
        <w:rPr>
          <w:i/>
        </w:rPr>
        <w:t>i</w:t>
      </w:r>
      <w:r w:rsidRPr="00B95501">
        <w:rPr>
          <w:i/>
        </w:rPr>
        <w:t>st</w:t>
      </w:r>
      <w:proofErr w:type="spellEnd"/>
      <w:r w:rsidR="00505D19">
        <w:rPr>
          <w:i/>
        </w:rPr>
        <w:t>,,</w:t>
      </w:r>
      <w:proofErr w:type="gramEnd"/>
      <w:r w:rsidR="00D70975">
        <w:rPr>
          <w:i/>
        </w:rPr>
        <w:t xml:space="preserve"> </w:t>
      </w:r>
      <w:proofErr w:type="spellStart"/>
      <w:r w:rsidR="00D70975" w:rsidRPr="00B95501">
        <w:rPr>
          <w:i/>
        </w:rPr>
        <w:t>AdmindBaseT</w:t>
      </w:r>
      <w:r w:rsidR="00D70975">
        <w:rPr>
          <w:i/>
        </w:rPr>
        <w:t>i</w:t>
      </w:r>
      <w:r w:rsidR="00D70975" w:rsidRPr="00B95501">
        <w:rPr>
          <w:i/>
        </w:rPr>
        <w:t>me</w:t>
      </w:r>
      <w:proofErr w:type="spellEnd"/>
      <w:r w:rsidR="006D2113">
        <w:rPr>
          <w:i/>
        </w:rPr>
        <w:t xml:space="preserve">, </w:t>
      </w:r>
      <w:r w:rsidR="007074A7">
        <w:t>optionally:</w:t>
      </w:r>
      <w:r w:rsidR="00505D19">
        <w:rPr>
          <w:i/>
        </w:rPr>
        <w:t xml:space="preserve"> </w:t>
      </w:r>
      <w:proofErr w:type="spellStart"/>
      <w:r w:rsidR="00505D19">
        <w:rPr>
          <w:i/>
        </w:rPr>
        <w:t>AdminCycleTime</w:t>
      </w:r>
      <w:proofErr w:type="spellEnd"/>
      <w:r w:rsidR="00D70975">
        <w:rPr>
          <w:i/>
        </w:rPr>
        <w:t xml:space="preserve">, </w:t>
      </w:r>
      <w:proofErr w:type="spellStart"/>
      <w:r w:rsidR="00D70975" w:rsidRPr="00B95501">
        <w:rPr>
          <w:i/>
        </w:rPr>
        <w:t>AdminControlL</w:t>
      </w:r>
      <w:r w:rsidR="00D70975">
        <w:rPr>
          <w:i/>
        </w:rPr>
        <w:t>i</w:t>
      </w:r>
      <w:r w:rsidR="00D70975" w:rsidRPr="00B95501">
        <w:rPr>
          <w:i/>
        </w:rPr>
        <w:t>st</w:t>
      </w:r>
      <w:r w:rsidR="00D70975">
        <w:rPr>
          <w:i/>
        </w:rPr>
        <w:t>Length</w:t>
      </w:r>
      <w:proofErr w:type="spellEnd"/>
      <w:r w:rsidRPr="00B95501">
        <w:t xml:space="preserve">) for a corresponding port of 5GS virtual bridge the AF forwards this information for the output pacing mechanism associated to the port. </w:t>
      </w:r>
    </w:p>
    <w:p w14:paraId="003F124E" w14:textId="403F5F24" w:rsidR="00B6628F" w:rsidRDefault="00B6628F" w:rsidP="00B6628F">
      <w:pPr>
        <w:keepNext/>
        <w:keepLines/>
        <w:pBdr>
          <w:top w:val="single" w:sz="12" w:space="3" w:color="auto"/>
        </w:pBdr>
        <w:spacing w:before="240"/>
        <w:ind w:left="1134" w:hanging="1134"/>
        <w:outlineLvl w:val="0"/>
        <w:rPr>
          <w:rFonts w:ascii="Arial" w:eastAsia="Times New Roman" w:hAnsi="Arial"/>
          <w:sz w:val="36"/>
          <w:lang w:eastAsia="en-US"/>
        </w:rPr>
      </w:pPr>
      <w:r w:rsidRPr="00CE7508">
        <w:rPr>
          <w:rFonts w:ascii="Arial" w:eastAsia="Times New Roman" w:hAnsi="Arial"/>
          <w:sz w:val="36"/>
          <w:lang w:eastAsia="en-US"/>
        </w:rPr>
        <w:t>2</w:t>
      </w:r>
      <w:r w:rsidRPr="00CE7508">
        <w:rPr>
          <w:rFonts w:ascii="Arial" w:eastAsia="Times New Roman" w:hAnsi="Arial"/>
          <w:sz w:val="36"/>
          <w:lang w:eastAsia="en-US"/>
        </w:rPr>
        <w:tab/>
      </w:r>
      <w:r>
        <w:rPr>
          <w:rFonts w:ascii="Arial" w:eastAsia="Times New Roman" w:hAnsi="Arial"/>
          <w:sz w:val="36"/>
          <w:lang w:eastAsia="en-US"/>
        </w:rPr>
        <w:t>Proposal</w:t>
      </w:r>
    </w:p>
    <w:p w14:paraId="5A31C9B5" w14:textId="0A2F25D6" w:rsidR="00B6628F" w:rsidRPr="00CE7508" w:rsidRDefault="00B6628F" w:rsidP="00F871E9">
      <w:pPr>
        <w:rPr>
          <w:lang w:eastAsia="en-US"/>
        </w:rPr>
      </w:pPr>
      <w:r>
        <w:rPr>
          <w:lang w:eastAsia="en-US"/>
        </w:rPr>
        <w:t>The</w:t>
      </w:r>
      <w:r w:rsidR="00F871E9">
        <w:rPr>
          <w:lang w:eastAsia="en-US"/>
        </w:rPr>
        <w:t xml:space="preserve"> solution is implemented in S2-1901920 via CR.</w:t>
      </w:r>
    </w:p>
    <w:p w14:paraId="70C5AC9E" w14:textId="77777777" w:rsidR="00912CF6" w:rsidRPr="0030206E" w:rsidRDefault="00912CF6" w:rsidP="00912CF6">
      <w:pPr>
        <w:rPr>
          <w:lang w:val="en-US" w:eastAsia="ko-KR"/>
        </w:rPr>
      </w:pPr>
    </w:p>
    <w:p w14:paraId="0D80EC9D" w14:textId="40A8E053" w:rsidR="00FA43B1" w:rsidRPr="00CE7508" w:rsidRDefault="00B6628F" w:rsidP="00FA43B1">
      <w:pPr>
        <w:keepNext/>
        <w:keepLines/>
        <w:pBdr>
          <w:top w:val="single" w:sz="12" w:space="3" w:color="auto"/>
        </w:pBdr>
        <w:spacing w:before="240"/>
        <w:ind w:left="1134" w:hanging="1134"/>
        <w:outlineLvl w:val="0"/>
        <w:rPr>
          <w:rFonts w:ascii="Arial" w:eastAsia="Times New Roman" w:hAnsi="Arial"/>
          <w:sz w:val="36"/>
          <w:lang w:eastAsia="en-US"/>
        </w:rPr>
      </w:pPr>
      <w:bookmarkStart w:id="2" w:name="_Toc522835471"/>
      <w:r>
        <w:rPr>
          <w:rFonts w:ascii="Arial" w:eastAsia="Times New Roman" w:hAnsi="Arial"/>
          <w:sz w:val="36"/>
          <w:lang w:eastAsia="en-US"/>
        </w:rPr>
        <w:t>3</w:t>
      </w:r>
      <w:r w:rsidR="00FA43B1" w:rsidRPr="00CE7508">
        <w:rPr>
          <w:rFonts w:ascii="Arial" w:eastAsia="Times New Roman" w:hAnsi="Arial"/>
          <w:sz w:val="36"/>
          <w:lang w:eastAsia="en-US"/>
        </w:rPr>
        <w:tab/>
        <w:t>References</w:t>
      </w:r>
      <w:bookmarkEnd w:id="2"/>
    </w:p>
    <w:p w14:paraId="26020D71" w14:textId="77777777" w:rsidR="00FA43B1" w:rsidRPr="00CE7508" w:rsidRDefault="00FA43B1" w:rsidP="00FA43B1">
      <w:pPr>
        <w:rPr>
          <w:rFonts w:eastAsia="Times New Roman"/>
          <w:lang w:eastAsia="en-US"/>
        </w:rPr>
      </w:pPr>
      <w:r w:rsidRPr="00CE7508">
        <w:rPr>
          <w:rFonts w:eastAsia="Times New Roman"/>
          <w:lang w:eastAsia="en-US"/>
        </w:rPr>
        <w:t>The following documents contain provisions which, through reference in this text, constitute provisions of the present document.</w:t>
      </w:r>
    </w:p>
    <w:p w14:paraId="37CA69B0" w14:textId="77777777" w:rsidR="00FA43B1" w:rsidRPr="00CE7508" w:rsidRDefault="00FA43B1" w:rsidP="00FA43B1">
      <w:pPr>
        <w:ind w:left="568" w:hanging="284"/>
        <w:rPr>
          <w:rFonts w:eastAsia="Times New Roman"/>
          <w:lang w:eastAsia="en-US"/>
        </w:rPr>
      </w:pPr>
      <w:bookmarkStart w:id="3" w:name="OLE_LINK1"/>
      <w:bookmarkStart w:id="4" w:name="OLE_LINK2"/>
      <w:bookmarkStart w:id="5" w:name="OLE_LINK3"/>
      <w:bookmarkStart w:id="6" w:name="OLE_LINK4"/>
      <w:r w:rsidRPr="00CE7508">
        <w:rPr>
          <w:rFonts w:eastAsia="Times New Roman"/>
          <w:lang w:eastAsia="en-US"/>
        </w:rPr>
        <w:t>-</w:t>
      </w:r>
      <w:r w:rsidRPr="00CE7508">
        <w:rPr>
          <w:rFonts w:eastAsia="Times New Roman"/>
          <w:lang w:eastAsia="en-US"/>
        </w:rPr>
        <w:tab/>
        <w:t>References are either specific (identified by date of publication, edition number, version number, etc.) or non</w:t>
      </w:r>
      <w:r w:rsidRPr="00CE7508">
        <w:rPr>
          <w:rFonts w:eastAsia="Times New Roman"/>
          <w:lang w:eastAsia="en-US"/>
        </w:rPr>
        <w:noBreakHyphen/>
        <w:t>specific.</w:t>
      </w:r>
    </w:p>
    <w:p w14:paraId="6B456345" w14:textId="77777777" w:rsidR="00FA43B1" w:rsidRPr="00CE7508" w:rsidRDefault="00FA43B1" w:rsidP="00FA43B1">
      <w:pPr>
        <w:ind w:left="568" w:hanging="284"/>
        <w:rPr>
          <w:rFonts w:eastAsia="Times New Roman"/>
          <w:lang w:eastAsia="en-US"/>
        </w:rPr>
      </w:pPr>
      <w:r w:rsidRPr="00CE7508">
        <w:rPr>
          <w:rFonts w:eastAsia="Times New Roman"/>
          <w:lang w:eastAsia="en-US"/>
        </w:rPr>
        <w:t>-</w:t>
      </w:r>
      <w:r w:rsidRPr="00CE7508">
        <w:rPr>
          <w:rFonts w:eastAsia="Times New Roman"/>
          <w:lang w:eastAsia="en-US"/>
        </w:rPr>
        <w:tab/>
        <w:t>For a specific reference, subsequent revisions do not apply.</w:t>
      </w:r>
    </w:p>
    <w:p w14:paraId="5FFE4234" w14:textId="77777777" w:rsidR="00FA43B1" w:rsidRPr="00CE7508" w:rsidRDefault="00FA43B1" w:rsidP="00FA43B1">
      <w:pPr>
        <w:ind w:left="568" w:hanging="284"/>
        <w:rPr>
          <w:rFonts w:eastAsia="Times New Roman"/>
          <w:lang w:eastAsia="en-US"/>
        </w:rPr>
      </w:pPr>
      <w:r w:rsidRPr="00CE7508">
        <w:rPr>
          <w:rFonts w:eastAsia="Times New Roman"/>
          <w:lang w:eastAsia="en-US"/>
        </w:rPr>
        <w:lastRenderedPageBreak/>
        <w:t>-</w:t>
      </w:r>
      <w:r w:rsidRPr="00CE7508">
        <w:rPr>
          <w:rFonts w:eastAsia="Times New Roman"/>
          <w:lang w:eastAsia="en-US"/>
        </w:rPr>
        <w:tab/>
        <w:t>For a non-specific reference, the latest version applies. In the case of a reference to a 3GPP document (including a GSM document), a non-specific reference implicitly refers to the latest version of that document</w:t>
      </w:r>
      <w:r w:rsidRPr="00CE7508">
        <w:rPr>
          <w:rFonts w:eastAsia="Times New Roman"/>
          <w:i/>
          <w:lang w:eastAsia="en-US"/>
        </w:rPr>
        <w:t xml:space="preserve"> in the same Release as the present document</w:t>
      </w:r>
      <w:r w:rsidRPr="00CE7508">
        <w:rPr>
          <w:rFonts w:eastAsia="Times New Roman"/>
          <w:lang w:eastAsia="en-US"/>
        </w:rPr>
        <w:t>.</w:t>
      </w:r>
    </w:p>
    <w:bookmarkEnd w:id="3"/>
    <w:bookmarkEnd w:id="4"/>
    <w:bookmarkEnd w:id="5"/>
    <w:bookmarkEnd w:id="6"/>
    <w:p w14:paraId="58811965" w14:textId="1AD7E71A" w:rsidR="00FA43B1" w:rsidRDefault="00FA43B1" w:rsidP="009A4DFF">
      <w:pPr>
        <w:keepLines/>
        <w:ind w:left="1702" w:hanging="1418"/>
        <w:rPr>
          <w:rFonts w:eastAsia="Times New Roman"/>
          <w:lang w:eastAsia="en-US"/>
        </w:rPr>
      </w:pPr>
      <w:r w:rsidRPr="00CE7508">
        <w:rPr>
          <w:rFonts w:eastAsia="Times New Roman"/>
          <w:lang w:eastAsia="en-US"/>
        </w:rPr>
        <w:t>[1]</w:t>
      </w:r>
      <w:r w:rsidR="009A4DFF">
        <w:rPr>
          <w:rFonts w:eastAsia="Times New Roman"/>
          <w:lang w:eastAsia="en-US"/>
        </w:rPr>
        <w:tab/>
      </w:r>
      <w:r w:rsidR="000175D4" w:rsidRPr="00D70FE6">
        <w:rPr>
          <w:rFonts w:eastAsia="Times New Roman"/>
          <w:lang w:eastAsia="en-US"/>
        </w:rPr>
        <w:t>3GPP</w:t>
      </w:r>
      <w:r w:rsidR="000175D4" w:rsidRPr="000175D4">
        <w:rPr>
          <w:rFonts w:eastAsia="Times New Roman"/>
          <w:lang w:eastAsia="en-US"/>
        </w:rPr>
        <w:t xml:space="preserve"> </w:t>
      </w:r>
      <w:r w:rsidR="000175D4">
        <w:rPr>
          <w:rFonts w:eastAsia="Times New Roman"/>
          <w:lang w:eastAsia="en-US"/>
        </w:rPr>
        <w:t>S2-</w:t>
      </w:r>
      <w:r w:rsidR="00517F97">
        <w:rPr>
          <w:rFonts w:eastAsia="Times New Roman"/>
          <w:lang w:eastAsia="en-US"/>
        </w:rPr>
        <w:t xml:space="preserve">1901150: </w:t>
      </w:r>
      <w:r w:rsidR="00944633" w:rsidRPr="00CE7508">
        <w:rPr>
          <w:rFonts w:eastAsia="Times New Roman"/>
          <w:lang w:eastAsia="en-US"/>
        </w:rPr>
        <w:t>"</w:t>
      </w:r>
      <w:r w:rsidR="001E607D" w:rsidRPr="000175D4">
        <w:rPr>
          <w:rFonts w:eastAsia="Times New Roman"/>
          <w:lang w:eastAsia="en-US"/>
        </w:rPr>
        <w:t>Framework</w:t>
      </w:r>
      <w:r w:rsidR="000175D4" w:rsidRPr="000175D4">
        <w:rPr>
          <w:rFonts w:eastAsia="Times New Roman"/>
          <w:lang w:eastAsia="en-US"/>
        </w:rPr>
        <w:t xml:space="preserve"> of TSN QoS and traffic pattern mapping</w:t>
      </w:r>
      <w:r w:rsidR="00944633" w:rsidRPr="00CE7508">
        <w:rPr>
          <w:rFonts w:eastAsia="Times New Roman"/>
          <w:lang w:eastAsia="en-US"/>
        </w:rPr>
        <w:t>"</w:t>
      </w:r>
      <w:r w:rsidR="00517F97">
        <w:rPr>
          <w:rFonts w:eastAsia="Times New Roman"/>
          <w:lang w:eastAsia="en-US"/>
        </w:rPr>
        <w:t>.</w:t>
      </w:r>
    </w:p>
    <w:p w14:paraId="6BB80E15" w14:textId="2B6973E0" w:rsidR="00CF5CDE" w:rsidRPr="00CE7508" w:rsidRDefault="00CF5CDE" w:rsidP="00CF5CDE">
      <w:pPr>
        <w:keepLines/>
        <w:ind w:left="1702" w:hanging="1418"/>
        <w:rPr>
          <w:rFonts w:eastAsia="Times New Roman"/>
          <w:lang w:eastAsia="en-US"/>
        </w:rPr>
      </w:pPr>
      <w:r w:rsidRPr="00CE7508">
        <w:rPr>
          <w:rFonts w:eastAsia="Times New Roman"/>
          <w:lang w:eastAsia="en-US"/>
        </w:rPr>
        <w:t>[</w:t>
      </w:r>
      <w:r w:rsidR="000D5FF9">
        <w:rPr>
          <w:rFonts w:eastAsia="Times New Roman"/>
          <w:lang w:eastAsia="en-US"/>
        </w:rPr>
        <w:t>2</w:t>
      </w:r>
      <w:r w:rsidRPr="00CE7508">
        <w:rPr>
          <w:rFonts w:eastAsia="Times New Roman"/>
          <w:lang w:eastAsia="en-US"/>
        </w:rPr>
        <w:t>]</w:t>
      </w:r>
      <w:r w:rsidRPr="00CE7508">
        <w:rPr>
          <w:rFonts w:eastAsia="Times New Roman"/>
          <w:lang w:eastAsia="en-US"/>
        </w:rPr>
        <w:tab/>
      </w:r>
      <w:r w:rsidR="00D70FE6" w:rsidRPr="00D70FE6">
        <w:rPr>
          <w:rFonts w:eastAsia="Times New Roman"/>
          <w:lang w:eastAsia="en-US"/>
        </w:rPr>
        <w:t xml:space="preserve">3GPP TR 23.734 DRAFT V16.0.0+ (20198-102): </w:t>
      </w:r>
      <w:r w:rsidRPr="00CE7508">
        <w:rPr>
          <w:rFonts w:eastAsia="Times New Roman"/>
          <w:lang w:eastAsia="en-US"/>
        </w:rPr>
        <w:t>"</w:t>
      </w:r>
      <w:r w:rsidRPr="00FA43B1">
        <w:t xml:space="preserve"> </w:t>
      </w:r>
      <w:r w:rsidRPr="00CF5CDE">
        <w:rPr>
          <w:rFonts w:eastAsia="Times New Roman"/>
          <w:lang w:eastAsia="en-US"/>
        </w:rPr>
        <w:t>Study on 5GS Enhanced support of Vertical and LAN Services</w:t>
      </w:r>
      <w:r w:rsidRPr="00FA43B1">
        <w:rPr>
          <w:rFonts w:eastAsia="Times New Roman"/>
          <w:lang w:eastAsia="en-US"/>
        </w:rPr>
        <w:t xml:space="preserve"> </w:t>
      </w:r>
      <w:r w:rsidRPr="00CE7508">
        <w:rPr>
          <w:rFonts w:eastAsia="Times New Roman"/>
          <w:lang w:eastAsia="en-US"/>
        </w:rPr>
        <w:t>".</w:t>
      </w:r>
    </w:p>
    <w:p w14:paraId="57C2E32A" w14:textId="1378E6EA" w:rsidR="009A4DFF" w:rsidRDefault="00CF5CDE" w:rsidP="000D5FF9">
      <w:pPr>
        <w:keepLines/>
        <w:ind w:left="1702" w:hanging="1418"/>
        <w:rPr>
          <w:rFonts w:eastAsia="Times New Roman"/>
          <w:lang w:eastAsia="en-US"/>
        </w:rPr>
      </w:pPr>
      <w:r w:rsidRPr="00CE7508">
        <w:rPr>
          <w:rFonts w:eastAsia="Times New Roman"/>
          <w:lang w:eastAsia="en-US"/>
        </w:rPr>
        <w:t>[</w:t>
      </w:r>
      <w:r w:rsidR="000D5FF9">
        <w:rPr>
          <w:rFonts w:eastAsia="Times New Roman"/>
          <w:lang w:eastAsia="en-US"/>
        </w:rPr>
        <w:t>3</w:t>
      </w:r>
      <w:r w:rsidRPr="00CE7508">
        <w:rPr>
          <w:rFonts w:eastAsia="Times New Roman"/>
          <w:lang w:eastAsia="en-US"/>
        </w:rPr>
        <w:t>]</w:t>
      </w:r>
      <w:r w:rsidR="009A4DFF" w:rsidRPr="009A4DFF">
        <w:rPr>
          <w:rFonts w:eastAsia="Times New Roman"/>
          <w:lang w:eastAsia="en-US"/>
        </w:rPr>
        <w:t xml:space="preserve"> </w:t>
      </w:r>
      <w:r w:rsidR="009A4DFF" w:rsidRPr="00CE7508">
        <w:rPr>
          <w:rFonts w:eastAsia="Times New Roman"/>
          <w:lang w:eastAsia="en-US"/>
        </w:rPr>
        <w:tab/>
        <w:t>3GPP </w:t>
      </w:r>
      <w:r w:rsidR="009A4DFF">
        <w:rPr>
          <w:rFonts w:eastAsia="Times New Roman"/>
          <w:lang w:eastAsia="en-US"/>
        </w:rPr>
        <w:t>TS 22.104</w:t>
      </w:r>
      <w:r w:rsidR="009A4DFF" w:rsidRPr="00CE7508">
        <w:rPr>
          <w:rFonts w:eastAsia="Times New Roman"/>
          <w:lang w:eastAsia="en-US"/>
        </w:rPr>
        <w:t>: "</w:t>
      </w:r>
      <w:r w:rsidR="009A4DFF" w:rsidRPr="00FA43B1">
        <w:t xml:space="preserve"> Service requirements for cyber-physical control applications in vertical domains</w:t>
      </w:r>
      <w:r w:rsidR="009A4DFF" w:rsidRPr="00CE7508">
        <w:rPr>
          <w:rFonts w:eastAsia="Times New Roman"/>
          <w:lang w:eastAsia="en-US"/>
        </w:rPr>
        <w:t>".</w:t>
      </w:r>
    </w:p>
    <w:p w14:paraId="0F012608" w14:textId="77777777" w:rsidR="00CF5CDE" w:rsidRDefault="00CF5CDE" w:rsidP="00CF5CDE">
      <w:pPr>
        <w:keepLines/>
        <w:ind w:left="1702" w:hanging="1418"/>
        <w:rPr>
          <w:rFonts w:eastAsia="Times New Roman"/>
          <w:lang w:eastAsia="en-US"/>
        </w:rPr>
      </w:pPr>
    </w:p>
    <w:p w14:paraId="3A1CB1AF" w14:textId="77777777" w:rsidR="00CF5CDE" w:rsidRDefault="00CF5CDE" w:rsidP="00FA43B1">
      <w:pPr>
        <w:keepLines/>
        <w:ind w:left="1702" w:hanging="1418"/>
        <w:rPr>
          <w:rFonts w:eastAsia="Times New Roman"/>
          <w:lang w:eastAsia="en-US"/>
        </w:rPr>
      </w:pPr>
    </w:p>
    <w:p w14:paraId="79D969ED" w14:textId="77777777" w:rsidR="00CF5CDE" w:rsidRPr="00CE7508" w:rsidRDefault="00CF5CDE" w:rsidP="00FA43B1">
      <w:pPr>
        <w:keepLines/>
        <w:ind w:left="1702" w:hanging="1418"/>
        <w:rPr>
          <w:rFonts w:eastAsia="Times New Roman"/>
          <w:lang w:eastAsia="en-US"/>
        </w:rPr>
      </w:pPr>
    </w:p>
    <w:p w14:paraId="24C1A3C2" w14:textId="77777777" w:rsidR="000F32EF" w:rsidRPr="004D6F6F" w:rsidRDefault="000F32EF" w:rsidP="00FA43B1">
      <w:pPr>
        <w:rPr>
          <w:rFonts w:eastAsia="MS Mincho"/>
          <w:lang w:val="en-US"/>
        </w:rPr>
      </w:pPr>
    </w:p>
    <w:sectPr w:rsidR="000F32EF" w:rsidRPr="004D6F6F"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037B1" w14:textId="77777777" w:rsidR="006C258E" w:rsidRDefault="006C258E">
      <w:r>
        <w:separator/>
      </w:r>
    </w:p>
    <w:p w14:paraId="3A953F58" w14:textId="77777777" w:rsidR="006C258E" w:rsidRDefault="006C258E"/>
  </w:endnote>
  <w:endnote w:type="continuationSeparator" w:id="0">
    <w:p w14:paraId="7D333AB3" w14:textId="77777777" w:rsidR="006C258E" w:rsidRDefault="006C258E">
      <w:r>
        <w:continuationSeparator/>
      </w:r>
    </w:p>
    <w:p w14:paraId="315FE814" w14:textId="77777777" w:rsidR="006C258E" w:rsidRDefault="006C258E"/>
  </w:endnote>
  <w:endnote w:type="continuationNotice" w:id="1">
    <w:p w14:paraId="72D7AEE9" w14:textId="77777777" w:rsidR="006C258E" w:rsidRDefault="006C2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C8907" w14:textId="77777777" w:rsidR="006C258E" w:rsidRDefault="006C258E">
      <w:r>
        <w:separator/>
      </w:r>
    </w:p>
    <w:p w14:paraId="5AF1CC93" w14:textId="77777777" w:rsidR="006C258E" w:rsidRDefault="006C258E"/>
  </w:footnote>
  <w:footnote w:type="continuationSeparator" w:id="0">
    <w:p w14:paraId="45187420" w14:textId="77777777" w:rsidR="006C258E" w:rsidRDefault="006C258E">
      <w:r>
        <w:continuationSeparator/>
      </w:r>
    </w:p>
    <w:p w14:paraId="562BC21F" w14:textId="77777777" w:rsidR="006C258E" w:rsidRDefault="006C258E"/>
  </w:footnote>
  <w:footnote w:type="continuationNotice" w:id="1">
    <w:p w14:paraId="3DC70D06" w14:textId="77777777" w:rsidR="006C258E" w:rsidRDefault="006C2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532FB"/>
    <w:multiLevelType w:val="hybridMultilevel"/>
    <w:tmpl w:val="0CA43A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0B4815"/>
    <w:multiLevelType w:val="hybridMultilevel"/>
    <w:tmpl w:val="0082E57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26F6746"/>
    <w:multiLevelType w:val="hybridMultilevel"/>
    <w:tmpl w:val="50204A6E"/>
    <w:lvl w:ilvl="0" w:tplc="C3D2CFB0">
      <w:start w:val="3"/>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7350F9C"/>
    <w:multiLevelType w:val="hybridMultilevel"/>
    <w:tmpl w:val="E1BC913E"/>
    <w:lvl w:ilvl="0" w:tplc="6FD849BA">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8C32C54"/>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FA12229"/>
    <w:multiLevelType w:val="hybridMultilevel"/>
    <w:tmpl w:val="7DF826CC"/>
    <w:lvl w:ilvl="0" w:tplc="D716254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762508"/>
    <w:multiLevelType w:val="hybridMultilevel"/>
    <w:tmpl w:val="C3F2CC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33AD233F"/>
    <w:multiLevelType w:val="hybridMultilevel"/>
    <w:tmpl w:val="AA502B46"/>
    <w:lvl w:ilvl="0" w:tplc="041D0001">
      <w:start w:val="1"/>
      <w:numFmt w:val="bullet"/>
      <w:lvlText w:val=""/>
      <w:lvlJc w:val="left"/>
      <w:pPr>
        <w:ind w:left="1658" w:hanging="360"/>
      </w:pPr>
      <w:rPr>
        <w:rFonts w:ascii="Symbol" w:hAnsi="Symbol" w:hint="default"/>
      </w:rPr>
    </w:lvl>
    <w:lvl w:ilvl="1" w:tplc="041D0003">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10"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D03297"/>
    <w:multiLevelType w:val="hybridMultilevel"/>
    <w:tmpl w:val="FB14DC62"/>
    <w:lvl w:ilvl="0" w:tplc="F45633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B96FBD"/>
    <w:multiLevelType w:val="hybridMultilevel"/>
    <w:tmpl w:val="F5AEBF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4D229F8"/>
    <w:multiLevelType w:val="hybridMultilevel"/>
    <w:tmpl w:val="7166D1A6"/>
    <w:lvl w:ilvl="0" w:tplc="2D76885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D522014"/>
    <w:multiLevelType w:val="hybridMultilevel"/>
    <w:tmpl w:val="8EB0866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7" w15:restartNumberingAfterBreak="0">
    <w:nsid w:val="7E0A2956"/>
    <w:multiLevelType w:val="hybridMultilevel"/>
    <w:tmpl w:val="82184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70746B"/>
    <w:multiLevelType w:val="hybridMultilevel"/>
    <w:tmpl w:val="F0D239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18"/>
  </w:num>
  <w:num w:numId="4">
    <w:abstractNumId w:val="2"/>
  </w:num>
  <w:num w:numId="5">
    <w:abstractNumId w:val="9"/>
  </w:num>
  <w:num w:numId="6">
    <w:abstractNumId w:val="4"/>
  </w:num>
  <w:num w:numId="7">
    <w:abstractNumId w:val="7"/>
  </w:num>
  <w:num w:numId="8">
    <w:abstractNumId w:val="6"/>
  </w:num>
  <w:num w:numId="9">
    <w:abstractNumId w:val="11"/>
  </w:num>
  <w:num w:numId="10">
    <w:abstractNumId w:val="1"/>
  </w:num>
  <w:num w:numId="11">
    <w:abstractNumId w:val="5"/>
  </w:num>
  <w:num w:numId="12">
    <w:abstractNumId w:val="15"/>
  </w:num>
  <w:num w:numId="13">
    <w:abstractNumId w:val="16"/>
  </w:num>
  <w:num w:numId="14">
    <w:abstractNumId w:val="10"/>
  </w:num>
  <w:num w:numId="15">
    <w:abstractNumId w:val="0"/>
  </w:num>
  <w:num w:numId="16">
    <w:abstractNumId w:val="13"/>
  </w:num>
  <w:num w:numId="17">
    <w:abstractNumId w:val="14"/>
  </w:num>
  <w:num w:numId="18">
    <w:abstractNumId w:val="3"/>
  </w:num>
  <w:num w:numId="1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04E3C"/>
    <w:rsid w:val="00007A7C"/>
    <w:rsid w:val="000116E6"/>
    <w:rsid w:val="00011EE7"/>
    <w:rsid w:val="00012291"/>
    <w:rsid w:val="0001421C"/>
    <w:rsid w:val="00014A67"/>
    <w:rsid w:val="00014DA8"/>
    <w:rsid w:val="00016A5D"/>
    <w:rsid w:val="00016B0F"/>
    <w:rsid w:val="000175D4"/>
    <w:rsid w:val="00017A42"/>
    <w:rsid w:val="00021469"/>
    <w:rsid w:val="000222BA"/>
    <w:rsid w:val="00022507"/>
    <w:rsid w:val="00022BA7"/>
    <w:rsid w:val="00023A78"/>
    <w:rsid w:val="00024555"/>
    <w:rsid w:val="00025879"/>
    <w:rsid w:val="00032006"/>
    <w:rsid w:val="00033D4F"/>
    <w:rsid w:val="00034D84"/>
    <w:rsid w:val="00035765"/>
    <w:rsid w:val="00042739"/>
    <w:rsid w:val="00042F30"/>
    <w:rsid w:val="00043BEE"/>
    <w:rsid w:val="00044CE3"/>
    <w:rsid w:val="00045BF5"/>
    <w:rsid w:val="00045E3D"/>
    <w:rsid w:val="000468F4"/>
    <w:rsid w:val="00046C14"/>
    <w:rsid w:val="000509B4"/>
    <w:rsid w:val="00054A79"/>
    <w:rsid w:val="00056874"/>
    <w:rsid w:val="00057679"/>
    <w:rsid w:val="000605B2"/>
    <w:rsid w:val="00061A4C"/>
    <w:rsid w:val="00062EC8"/>
    <w:rsid w:val="00063C99"/>
    <w:rsid w:val="00065060"/>
    <w:rsid w:val="00066203"/>
    <w:rsid w:val="0006634E"/>
    <w:rsid w:val="000671C2"/>
    <w:rsid w:val="00067D98"/>
    <w:rsid w:val="00070417"/>
    <w:rsid w:val="000726B7"/>
    <w:rsid w:val="00072E1B"/>
    <w:rsid w:val="000730C5"/>
    <w:rsid w:val="0007428F"/>
    <w:rsid w:val="000742B2"/>
    <w:rsid w:val="00074EEA"/>
    <w:rsid w:val="00075186"/>
    <w:rsid w:val="00075FBB"/>
    <w:rsid w:val="00076011"/>
    <w:rsid w:val="00077879"/>
    <w:rsid w:val="00077B9A"/>
    <w:rsid w:val="00077D47"/>
    <w:rsid w:val="000807C2"/>
    <w:rsid w:val="00081F0B"/>
    <w:rsid w:val="0008233B"/>
    <w:rsid w:val="000828A2"/>
    <w:rsid w:val="000850FC"/>
    <w:rsid w:val="00085D17"/>
    <w:rsid w:val="00090618"/>
    <w:rsid w:val="0009192C"/>
    <w:rsid w:val="00091B1A"/>
    <w:rsid w:val="00094078"/>
    <w:rsid w:val="0009654B"/>
    <w:rsid w:val="000976D0"/>
    <w:rsid w:val="000A04C1"/>
    <w:rsid w:val="000A1AB7"/>
    <w:rsid w:val="000A2174"/>
    <w:rsid w:val="000A2B61"/>
    <w:rsid w:val="000A3EED"/>
    <w:rsid w:val="000B0A54"/>
    <w:rsid w:val="000B132E"/>
    <w:rsid w:val="000B1B0D"/>
    <w:rsid w:val="000B231C"/>
    <w:rsid w:val="000B23D3"/>
    <w:rsid w:val="000B3C9C"/>
    <w:rsid w:val="000B4003"/>
    <w:rsid w:val="000B436A"/>
    <w:rsid w:val="000B5D27"/>
    <w:rsid w:val="000B6DD6"/>
    <w:rsid w:val="000B7507"/>
    <w:rsid w:val="000C1D4D"/>
    <w:rsid w:val="000C2C3F"/>
    <w:rsid w:val="000C4334"/>
    <w:rsid w:val="000C54F4"/>
    <w:rsid w:val="000C5EA8"/>
    <w:rsid w:val="000C5F6D"/>
    <w:rsid w:val="000C6910"/>
    <w:rsid w:val="000C730E"/>
    <w:rsid w:val="000D0131"/>
    <w:rsid w:val="000D16FA"/>
    <w:rsid w:val="000D1D72"/>
    <w:rsid w:val="000D484F"/>
    <w:rsid w:val="000D59B6"/>
    <w:rsid w:val="000D5FF9"/>
    <w:rsid w:val="000D7B1B"/>
    <w:rsid w:val="000E015C"/>
    <w:rsid w:val="000E0C73"/>
    <w:rsid w:val="000E19B4"/>
    <w:rsid w:val="000E2999"/>
    <w:rsid w:val="000E31E7"/>
    <w:rsid w:val="000E33BE"/>
    <w:rsid w:val="000E4A85"/>
    <w:rsid w:val="000E4B53"/>
    <w:rsid w:val="000E76B8"/>
    <w:rsid w:val="000E772F"/>
    <w:rsid w:val="000E7FFE"/>
    <w:rsid w:val="000F0E07"/>
    <w:rsid w:val="000F1FB8"/>
    <w:rsid w:val="000F2763"/>
    <w:rsid w:val="000F32EF"/>
    <w:rsid w:val="000F387C"/>
    <w:rsid w:val="000F43FF"/>
    <w:rsid w:val="0010027F"/>
    <w:rsid w:val="00100343"/>
    <w:rsid w:val="001035AF"/>
    <w:rsid w:val="00103693"/>
    <w:rsid w:val="001037FB"/>
    <w:rsid w:val="00107B7B"/>
    <w:rsid w:val="001104F2"/>
    <w:rsid w:val="0011132C"/>
    <w:rsid w:val="00121589"/>
    <w:rsid w:val="00122A4B"/>
    <w:rsid w:val="00124B60"/>
    <w:rsid w:val="00125651"/>
    <w:rsid w:val="0012761F"/>
    <w:rsid w:val="00127C25"/>
    <w:rsid w:val="00130284"/>
    <w:rsid w:val="00130D21"/>
    <w:rsid w:val="00131865"/>
    <w:rsid w:val="001322EB"/>
    <w:rsid w:val="001330BA"/>
    <w:rsid w:val="00134066"/>
    <w:rsid w:val="00136FFB"/>
    <w:rsid w:val="001372A7"/>
    <w:rsid w:val="0014050F"/>
    <w:rsid w:val="00140D3F"/>
    <w:rsid w:val="00143E18"/>
    <w:rsid w:val="00143F64"/>
    <w:rsid w:val="00144160"/>
    <w:rsid w:val="0014492A"/>
    <w:rsid w:val="0014748D"/>
    <w:rsid w:val="001478E9"/>
    <w:rsid w:val="00147933"/>
    <w:rsid w:val="00152B84"/>
    <w:rsid w:val="00153512"/>
    <w:rsid w:val="001535C2"/>
    <w:rsid w:val="00153941"/>
    <w:rsid w:val="00157353"/>
    <w:rsid w:val="00157A1A"/>
    <w:rsid w:val="00160DC2"/>
    <w:rsid w:val="0016261C"/>
    <w:rsid w:val="00167338"/>
    <w:rsid w:val="00167546"/>
    <w:rsid w:val="00167A5B"/>
    <w:rsid w:val="00170721"/>
    <w:rsid w:val="00170784"/>
    <w:rsid w:val="00170CC0"/>
    <w:rsid w:val="001710AA"/>
    <w:rsid w:val="001711E4"/>
    <w:rsid w:val="00172BA3"/>
    <w:rsid w:val="00173132"/>
    <w:rsid w:val="00173D75"/>
    <w:rsid w:val="00174FBF"/>
    <w:rsid w:val="00176020"/>
    <w:rsid w:val="00176E9A"/>
    <w:rsid w:val="0018051D"/>
    <w:rsid w:val="001809AF"/>
    <w:rsid w:val="00180DE6"/>
    <w:rsid w:val="0018151B"/>
    <w:rsid w:val="00181ED5"/>
    <w:rsid w:val="001824FB"/>
    <w:rsid w:val="00183F7A"/>
    <w:rsid w:val="00184579"/>
    <w:rsid w:val="00185349"/>
    <w:rsid w:val="001858AE"/>
    <w:rsid w:val="001867DF"/>
    <w:rsid w:val="001875F9"/>
    <w:rsid w:val="00190FAD"/>
    <w:rsid w:val="00192113"/>
    <w:rsid w:val="0019283E"/>
    <w:rsid w:val="00193A07"/>
    <w:rsid w:val="00193E1D"/>
    <w:rsid w:val="00195C17"/>
    <w:rsid w:val="00195D1C"/>
    <w:rsid w:val="00195F37"/>
    <w:rsid w:val="001A2006"/>
    <w:rsid w:val="001A33F7"/>
    <w:rsid w:val="001A557A"/>
    <w:rsid w:val="001A7DAD"/>
    <w:rsid w:val="001B2DB2"/>
    <w:rsid w:val="001B392A"/>
    <w:rsid w:val="001B6900"/>
    <w:rsid w:val="001C1FAE"/>
    <w:rsid w:val="001C21C5"/>
    <w:rsid w:val="001C23BD"/>
    <w:rsid w:val="001C2A07"/>
    <w:rsid w:val="001C3150"/>
    <w:rsid w:val="001C36A7"/>
    <w:rsid w:val="001C3CE3"/>
    <w:rsid w:val="001C48F8"/>
    <w:rsid w:val="001C5EB6"/>
    <w:rsid w:val="001D1197"/>
    <w:rsid w:val="001D285F"/>
    <w:rsid w:val="001D414D"/>
    <w:rsid w:val="001D4F53"/>
    <w:rsid w:val="001D5412"/>
    <w:rsid w:val="001D54D2"/>
    <w:rsid w:val="001D685D"/>
    <w:rsid w:val="001D6E37"/>
    <w:rsid w:val="001D6FEB"/>
    <w:rsid w:val="001D7D0C"/>
    <w:rsid w:val="001E0D60"/>
    <w:rsid w:val="001E11B0"/>
    <w:rsid w:val="001E38CB"/>
    <w:rsid w:val="001E3B8E"/>
    <w:rsid w:val="001E418F"/>
    <w:rsid w:val="001E46AE"/>
    <w:rsid w:val="001E607D"/>
    <w:rsid w:val="001F0704"/>
    <w:rsid w:val="001F14C0"/>
    <w:rsid w:val="001F2F50"/>
    <w:rsid w:val="001F37E2"/>
    <w:rsid w:val="001F3FE6"/>
    <w:rsid w:val="001F5148"/>
    <w:rsid w:val="001F7E08"/>
    <w:rsid w:val="00203EBA"/>
    <w:rsid w:val="002053DE"/>
    <w:rsid w:val="002058D8"/>
    <w:rsid w:val="00207061"/>
    <w:rsid w:val="00210333"/>
    <w:rsid w:val="00210CDE"/>
    <w:rsid w:val="00212BCE"/>
    <w:rsid w:val="002157B0"/>
    <w:rsid w:val="00216BE9"/>
    <w:rsid w:val="00216FF2"/>
    <w:rsid w:val="00217F6B"/>
    <w:rsid w:val="00221030"/>
    <w:rsid w:val="00221253"/>
    <w:rsid w:val="002216C4"/>
    <w:rsid w:val="002222DD"/>
    <w:rsid w:val="0022260C"/>
    <w:rsid w:val="00222827"/>
    <w:rsid w:val="00223E90"/>
    <w:rsid w:val="002240E5"/>
    <w:rsid w:val="00225889"/>
    <w:rsid w:val="00226428"/>
    <w:rsid w:val="002265C3"/>
    <w:rsid w:val="002269BF"/>
    <w:rsid w:val="00227631"/>
    <w:rsid w:val="002326A0"/>
    <w:rsid w:val="00232978"/>
    <w:rsid w:val="00233337"/>
    <w:rsid w:val="00234440"/>
    <w:rsid w:val="002363EF"/>
    <w:rsid w:val="002416AF"/>
    <w:rsid w:val="00242B47"/>
    <w:rsid w:val="00243453"/>
    <w:rsid w:val="002474DA"/>
    <w:rsid w:val="002475F6"/>
    <w:rsid w:val="00247634"/>
    <w:rsid w:val="00250F50"/>
    <w:rsid w:val="00253EC0"/>
    <w:rsid w:val="00254132"/>
    <w:rsid w:val="00254498"/>
    <w:rsid w:val="0025606E"/>
    <w:rsid w:val="00256BE1"/>
    <w:rsid w:val="00257650"/>
    <w:rsid w:val="0026021E"/>
    <w:rsid w:val="0026131C"/>
    <w:rsid w:val="00263BE4"/>
    <w:rsid w:val="0026508C"/>
    <w:rsid w:val="0026554B"/>
    <w:rsid w:val="00265941"/>
    <w:rsid w:val="00265F36"/>
    <w:rsid w:val="00271C08"/>
    <w:rsid w:val="002729F8"/>
    <w:rsid w:val="00272F15"/>
    <w:rsid w:val="00273842"/>
    <w:rsid w:val="00273B04"/>
    <w:rsid w:val="00273E55"/>
    <w:rsid w:val="0027434C"/>
    <w:rsid w:val="00274921"/>
    <w:rsid w:val="00274D5B"/>
    <w:rsid w:val="00275527"/>
    <w:rsid w:val="002771A8"/>
    <w:rsid w:val="0027760F"/>
    <w:rsid w:val="00280A0A"/>
    <w:rsid w:val="002818B0"/>
    <w:rsid w:val="00283E57"/>
    <w:rsid w:val="0028473F"/>
    <w:rsid w:val="00285D5A"/>
    <w:rsid w:val="002868F6"/>
    <w:rsid w:val="00287EF5"/>
    <w:rsid w:val="002918AF"/>
    <w:rsid w:val="00291D6D"/>
    <w:rsid w:val="0029217D"/>
    <w:rsid w:val="00292AA2"/>
    <w:rsid w:val="00293508"/>
    <w:rsid w:val="0029350E"/>
    <w:rsid w:val="00293A3B"/>
    <w:rsid w:val="00294B81"/>
    <w:rsid w:val="00294D17"/>
    <w:rsid w:val="00295E46"/>
    <w:rsid w:val="002967AE"/>
    <w:rsid w:val="00297669"/>
    <w:rsid w:val="00297AB3"/>
    <w:rsid w:val="002A04D9"/>
    <w:rsid w:val="002A0CC8"/>
    <w:rsid w:val="002A1390"/>
    <w:rsid w:val="002A3366"/>
    <w:rsid w:val="002A4B45"/>
    <w:rsid w:val="002A6E62"/>
    <w:rsid w:val="002A761E"/>
    <w:rsid w:val="002A7B08"/>
    <w:rsid w:val="002B08DA"/>
    <w:rsid w:val="002B231E"/>
    <w:rsid w:val="002B28AA"/>
    <w:rsid w:val="002B2906"/>
    <w:rsid w:val="002B2D69"/>
    <w:rsid w:val="002B2DC8"/>
    <w:rsid w:val="002B3AE2"/>
    <w:rsid w:val="002B3CEF"/>
    <w:rsid w:val="002B585D"/>
    <w:rsid w:val="002B631E"/>
    <w:rsid w:val="002B6CA6"/>
    <w:rsid w:val="002B7891"/>
    <w:rsid w:val="002C33F5"/>
    <w:rsid w:val="002C48C8"/>
    <w:rsid w:val="002C4C41"/>
    <w:rsid w:val="002C5B7B"/>
    <w:rsid w:val="002C5DB1"/>
    <w:rsid w:val="002D00AA"/>
    <w:rsid w:val="002D0297"/>
    <w:rsid w:val="002D0469"/>
    <w:rsid w:val="002D1C7F"/>
    <w:rsid w:val="002D28D6"/>
    <w:rsid w:val="002D37AB"/>
    <w:rsid w:val="002D3A9D"/>
    <w:rsid w:val="002D3B79"/>
    <w:rsid w:val="002D3C40"/>
    <w:rsid w:val="002D743A"/>
    <w:rsid w:val="002D79F2"/>
    <w:rsid w:val="002E00C2"/>
    <w:rsid w:val="002E01AE"/>
    <w:rsid w:val="002E2630"/>
    <w:rsid w:val="002E3583"/>
    <w:rsid w:val="002E50E9"/>
    <w:rsid w:val="002E61E8"/>
    <w:rsid w:val="002E6C33"/>
    <w:rsid w:val="002E6F54"/>
    <w:rsid w:val="002E7C6F"/>
    <w:rsid w:val="002F3BFE"/>
    <w:rsid w:val="002F75FA"/>
    <w:rsid w:val="00300523"/>
    <w:rsid w:val="003009A5"/>
    <w:rsid w:val="0030206E"/>
    <w:rsid w:val="003025DA"/>
    <w:rsid w:val="00302E36"/>
    <w:rsid w:val="003035D4"/>
    <w:rsid w:val="00303D73"/>
    <w:rsid w:val="00304AA7"/>
    <w:rsid w:val="003054B3"/>
    <w:rsid w:val="00306336"/>
    <w:rsid w:val="003063E3"/>
    <w:rsid w:val="00310F91"/>
    <w:rsid w:val="00314BC6"/>
    <w:rsid w:val="0031539E"/>
    <w:rsid w:val="00316857"/>
    <w:rsid w:val="00316C9D"/>
    <w:rsid w:val="003200CB"/>
    <w:rsid w:val="0032084E"/>
    <w:rsid w:val="0032511F"/>
    <w:rsid w:val="00325A30"/>
    <w:rsid w:val="003277E9"/>
    <w:rsid w:val="00327D4F"/>
    <w:rsid w:val="00327F10"/>
    <w:rsid w:val="003308A5"/>
    <w:rsid w:val="003376EB"/>
    <w:rsid w:val="00340443"/>
    <w:rsid w:val="00340D93"/>
    <w:rsid w:val="003410A4"/>
    <w:rsid w:val="0034110F"/>
    <w:rsid w:val="0034145E"/>
    <w:rsid w:val="003436B9"/>
    <w:rsid w:val="00343DDA"/>
    <w:rsid w:val="003466A8"/>
    <w:rsid w:val="00346E81"/>
    <w:rsid w:val="00351509"/>
    <w:rsid w:val="003521FA"/>
    <w:rsid w:val="003526EB"/>
    <w:rsid w:val="0035315E"/>
    <w:rsid w:val="003532A2"/>
    <w:rsid w:val="003553E9"/>
    <w:rsid w:val="00355B17"/>
    <w:rsid w:val="00356676"/>
    <w:rsid w:val="003577E2"/>
    <w:rsid w:val="00357D70"/>
    <w:rsid w:val="0036034D"/>
    <w:rsid w:val="003649C9"/>
    <w:rsid w:val="003664C3"/>
    <w:rsid w:val="00367F06"/>
    <w:rsid w:val="003710BB"/>
    <w:rsid w:val="00372271"/>
    <w:rsid w:val="003744A3"/>
    <w:rsid w:val="00374B42"/>
    <w:rsid w:val="003758F6"/>
    <w:rsid w:val="00375C9A"/>
    <w:rsid w:val="003772B9"/>
    <w:rsid w:val="00382CE9"/>
    <w:rsid w:val="00382FC2"/>
    <w:rsid w:val="003836A8"/>
    <w:rsid w:val="00384CF1"/>
    <w:rsid w:val="00385E7F"/>
    <w:rsid w:val="00385E9A"/>
    <w:rsid w:val="003863CE"/>
    <w:rsid w:val="00387D29"/>
    <w:rsid w:val="003916D4"/>
    <w:rsid w:val="003921D5"/>
    <w:rsid w:val="00393B9E"/>
    <w:rsid w:val="00393D0A"/>
    <w:rsid w:val="00394567"/>
    <w:rsid w:val="00395561"/>
    <w:rsid w:val="0039556F"/>
    <w:rsid w:val="003968C7"/>
    <w:rsid w:val="00397938"/>
    <w:rsid w:val="003A0B44"/>
    <w:rsid w:val="003A1ACD"/>
    <w:rsid w:val="003A1B7C"/>
    <w:rsid w:val="003A217C"/>
    <w:rsid w:val="003A3EA3"/>
    <w:rsid w:val="003A70C0"/>
    <w:rsid w:val="003A772B"/>
    <w:rsid w:val="003B0291"/>
    <w:rsid w:val="003B02F4"/>
    <w:rsid w:val="003B1B80"/>
    <w:rsid w:val="003B52D6"/>
    <w:rsid w:val="003C1F6F"/>
    <w:rsid w:val="003C1FC6"/>
    <w:rsid w:val="003C266B"/>
    <w:rsid w:val="003C2C08"/>
    <w:rsid w:val="003C3231"/>
    <w:rsid w:val="003C40AC"/>
    <w:rsid w:val="003C55CD"/>
    <w:rsid w:val="003C6582"/>
    <w:rsid w:val="003D0076"/>
    <w:rsid w:val="003D0A26"/>
    <w:rsid w:val="003D3E1A"/>
    <w:rsid w:val="003D3EF0"/>
    <w:rsid w:val="003D46CD"/>
    <w:rsid w:val="003D4EF6"/>
    <w:rsid w:val="003D7157"/>
    <w:rsid w:val="003E1792"/>
    <w:rsid w:val="003E32A8"/>
    <w:rsid w:val="003E455D"/>
    <w:rsid w:val="003E49E4"/>
    <w:rsid w:val="003E4A3D"/>
    <w:rsid w:val="003E5AC9"/>
    <w:rsid w:val="003E60F3"/>
    <w:rsid w:val="003F09D7"/>
    <w:rsid w:val="003F12D4"/>
    <w:rsid w:val="003F1AE4"/>
    <w:rsid w:val="003F3177"/>
    <w:rsid w:val="003F40F5"/>
    <w:rsid w:val="003F45C0"/>
    <w:rsid w:val="003F56C7"/>
    <w:rsid w:val="003F578A"/>
    <w:rsid w:val="003F5972"/>
    <w:rsid w:val="003F6CC3"/>
    <w:rsid w:val="003F6F8E"/>
    <w:rsid w:val="004015DD"/>
    <w:rsid w:val="00401604"/>
    <w:rsid w:val="00401CE5"/>
    <w:rsid w:val="004022EC"/>
    <w:rsid w:val="00406AEC"/>
    <w:rsid w:val="004120E5"/>
    <w:rsid w:val="00413364"/>
    <w:rsid w:val="00413D3D"/>
    <w:rsid w:val="00415C2F"/>
    <w:rsid w:val="00416EC0"/>
    <w:rsid w:val="00420A68"/>
    <w:rsid w:val="0042421F"/>
    <w:rsid w:val="0042744A"/>
    <w:rsid w:val="00432547"/>
    <w:rsid w:val="00433D6A"/>
    <w:rsid w:val="004346AB"/>
    <w:rsid w:val="004346DB"/>
    <w:rsid w:val="00435929"/>
    <w:rsid w:val="004360DE"/>
    <w:rsid w:val="00437064"/>
    <w:rsid w:val="004402F1"/>
    <w:rsid w:val="0044083A"/>
    <w:rsid w:val="00440983"/>
    <w:rsid w:val="00441431"/>
    <w:rsid w:val="00442E82"/>
    <w:rsid w:val="00443B87"/>
    <w:rsid w:val="00444740"/>
    <w:rsid w:val="004470B8"/>
    <w:rsid w:val="004501AB"/>
    <w:rsid w:val="0045106B"/>
    <w:rsid w:val="004513CB"/>
    <w:rsid w:val="00451528"/>
    <w:rsid w:val="00451D90"/>
    <w:rsid w:val="004562BC"/>
    <w:rsid w:val="004575B5"/>
    <w:rsid w:val="0046138A"/>
    <w:rsid w:val="00463F02"/>
    <w:rsid w:val="00464384"/>
    <w:rsid w:val="00471C3D"/>
    <w:rsid w:val="00474101"/>
    <w:rsid w:val="004746BC"/>
    <w:rsid w:val="004749FF"/>
    <w:rsid w:val="00474B2E"/>
    <w:rsid w:val="00480A2A"/>
    <w:rsid w:val="004817A3"/>
    <w:rsid w:val="00482029"/>
    <w:rsid w:val="0048240C"/>
    <w:rsid w:val="00483CC7"/>
    <w:rsid w:val="00485223"/>
    <w:rsid w:val="00485B0D"/>
    <w:rsid w:val="00486405"/>
    <w:rsid w:val="00487EB3"/>
    <w:rsid w:val="004934E0"/>
    <w:rsid w:val="004937DA"/>
    <w:rsid w:val="00494420"/>
    <w:rsid w:val="00494AE6"/>
    <w:rsid w:val="00495594"/>
    <w:rsid w:val="00495F72"/>
    <w:rsid w:val="004A038A"/>
    <w:rsid w:val="004A2E8B"/>
    <w:rsid w:val="004A4007"/>
    <w:rsid w:val="004A458F"/>
    <w:rsid w:val="004A55E4"/>
    <w:rsid w:val="004A5C1D"/>
    <w:rsid w:val="004A6413"/>
    <w:rsid w:val="004B0337"/>
    <w:rsid w:val="004B050C"/>
    <w:rsid w:val="004B08E4"/>
    <w:rsid w:val="004B2C76"/>
    <w:rsid w:val="004B3849"/>
    <w:rsid w:val="004B5034"/>
    <w:rsid w:val="004B5BD0"/>
    <w:rsid w:val="004B69CD"/>
    <w:rsid w:val="004B752E"/>
    <w:rsid w:val="004C0872"/>
    <w:rsid w:val="004C1546"/>
    <w:rsid w:val="004C239D"/>
    <w:rsid w:val="004C2E0E"/>
    <w:rsid w:val="004C30E9"/>
    <w:rsid w:val="004C34C8"/>
    <w:rsid w:val="004C47AF"/>
    <w:rsid w:val="004C7193"/>
    <w:rsid w:val="004C7672"/>
    <w:rsid w:val="004D186A"/>
    <w:rsid w:val="004D1C4C"/>
    <w:rsid w:val="004D6F6F"/>
    <w:rsid w:val="004D7054"/>
    <w:rsid w:val="004D7488"/>
    <w:rsid w:val="004D754C"/>
    <w:rsid w:val="004E1B50"/>
    <w:rsid w:val="004E2A30"/>
    <w:rsid w:val="004E3900"/>
    <w:rsid w:val="004E3D73"/>
    <w:rsid w:val="004E54CE"/>
    <w:rsid w:val="004E7E8D"/>
    <w:rsid w:val="004F242A"/>
    <w:rsid w:val="004F2C4F"/>
    <w:rsid w:val="004F2EFF"/>
    <w:rsid w:val="004F3101"/>
    <w:rsid w:val="004F3703"/>
    <w:rsid w:val="004F44C8"/>
    <w:rsid w:val="004F504C"/>
    <w:rsid w:val="004F5742"/>
    <w:rsid w:val="004F59FB"/>
    <w:rsid w:val="004F5DEE"/>
    <w:rsid w:val="0050005F"/>
    <w:rsid w:val="00501E0B"/>
    <w:rsid w:val="005034D9"/>
    <w:rsid w:val="005037FA"/>
    <w:rsid w:val="00504106"/>
    <w:rsid w:val="00505575"/>
    <w:rsid w:val="00505D19"/>
    <w:rsid w:val="0050629C"/>
    <w:rsid w:val="00507AAF"/>
    <w:rsid w:val="00507ECB"/>
    <w:rsid w:val="00512CEC"/>
    <w:rsid w:val="005146BA"/>
    <w:rsid w:val="00514B64"/>
    <w:rsid w:val="00515653"/>
    <w:rsid w:val="00515A71"/>
    <w:rsid w:val="005164E5"/>
    <w:rsid w:val="00517276"/>
    <w:rsid w:val="0051747D"/>
    <w:rsid w:val="00517F97"/>
    <w:rsid w:val="0052039D"/>
    <w:rsid w:val="00521F2D"/>
    <w:rsid w:val="00523107"/>
    <w:rsid w:val="00527B8A"/>
    <w:rsid w:val="00527DEA"/>
    <w:rsid w:val="005326B5"/>
    <w:rsid w:val="00532920"/>
    <w:rsid w:val="0053410E"/>
    <w:rsid w:val="00535A78"/>
    <w:rsid w:val="00536CB7"/>
    <w:rsid w:val="00537E82"/>
    <w:rsid w:val="00543D99"/>
    <w:rsid w:val="00544A8B"/>
    <w:rsid w:val="00545F0C"/>
    <w:rsid w:val="00546B09"/>
    <w:rsid w:val="00546EB2"/>
    <w:rsid w:val="005477DA"/>
    <w:rsid w:val="005509C5"/>
    <w:rsid w:val="00551ECD"/>
    <w:rsid w:val="00552184"/>
    <w:rsid w:val="005525E4"/>
    <w:rsid w:val="005526DC"/>
    <w:rsid w:val="00554A1F"/>
    <w:rsid w:val="0055536C"/>
    <w:rsid w:val="00555537"/>
    <w:rsid w:val="0055663C"/>
    <w:rsid w:val="00560ACC"/>
    <w:rsid w:val="00561EDE"/>
    <w:rsid w:val="005636EB"/>
    <w:rsid w:val="00563896"/>
    <w:rsid w:val="0056433E"/>
    <w:rsid w:val="00564CE4"/>
    <w:rsid w:val="00571749"/>
    <w:rsid w:val="0057178C"/>
    <w:rsid w:val="00571F81"/>
    <w:rsid w:val="00573042"/>
    <w:rsid w:val="005732A1"/>
    <w:rsid w:val="005740E1"/>
    <w:rsid w:val="00574EE0"/>
    <w:rsid w:val="0057551A"/>
    <w:rsid w:val="00577559"/>
    <w:rsid w:val="005800F2"/>
    <w:rsid w:val="005808E0"/>
    <w:rsid w:val="00581137"/>
    <w:rsid w:val="005814BC"/>
    <w:rsid w:val="005816FE"/>
    <w:rsid w:val="00581E82"/>
    <w:rsid w:val="0058230D"/>
    <w:rsid w:val="00582778"/>
    <w:rsid w:val="00582ED2"/>
    <w:rsid w:val="005832C0"/>
    <w:rsid w:val="00583F08"/>
    <w:rsid w:val="00584391"/>
    <w:rsid w:val="005852E9"/>
    <w:rsid w:val="00585C31"/>
    <w:rsid w:val="005862E0"/>
    <w:rsid w:val="00586FE2"/>
    <w:rsid w:val="005876C8"/>
    <w:rsid w:val="00587922"/>
    <w:rsid w:val="00587BA3"/>
    <w:rsid w:val="005907FB"/>
    <w:rsid w:val="00590EE5"/>
    <w:rsid w:val="00592A88"/>
    <w:rsid w:val="00593549"/>
    <w:rsid w:val="00593740"/>
    <w:rsid w:val="00593D9E"/>
    <w:rsid w:val="00595500"/>
    <w:rsid w:val="00595A2F"/>
    <w:rsid w:val="00595F92"/>
    <w:rsid w:val="005978FB"/>
    <w:rsid w:val="005A00E3"/>
    <w:rsid w:val="005A1455"/>
    <w:rsid w:val="005A160B"/>
    <w:rsid w:val="005A19C5"/>
    <w:rsid w:val="005A3F98"/>
    <w:rsid w:val="005A46D5"/>
    <w:rsid w:val="005A4EA3"/>
    <w:rsid w:val="005A54EC"/>
    <w:rsid w:val="005A54EF"/>
    <w:rsid w:val="005A5723"/>
    <w:rsid w:val="005B0107"/>
    <w:rsid w:val="005B0453"/>
    <w:rsid w:val="005B0BCF"/>
    <w:rsid w:val="005B1418"/>
    <w:rsid w:val="005B19CF"/>
    <w:rsid w:val="005B4145"/>
    <w:rsid w:val="005C09D4"/>
    <w:rsid w:val="005C0F2D"/>
    <w:rsid w:val="005C17FB"/>
    <w:rsid w:val="005C248A"/>
    <w:rsid w:val="005C37C2"/>
    <w:rsid w:val="005C4D37"/>
    <w:rsid w:val="005C5509"/>
    <w:rsid w:val="005D065F"/>
    <w:rsid w:val="005D280F"/>
    <w:rsid w:val="005D2A25"/>
    <w:rsid w:val="005D3142"/>
    <w:rsid w:val="005D3A20"/>
    <w:rsid w:val="005D42D7"/>
    <w:rsid w:val="005D5F7E"/>
    <w:rsid w:val="005D7ABC"/>
    <w:rsid w:val="005E1692"/>
    <w:rsid w:val="005E255B"/>
    <w:rsid w:val="005E44C2"/>
    <w:rsid w:val="005E5BBE"/>
    <w:rsid w:val="005E7A76"/>
    <w:rsid w:val="005F020E"/>
    <w:rsid w:val="005F10C7"/>
    <w:rsid w:val="005F15D2"/>
    <w:rsid w:val="005F1A7D"/>
    <w:rsid w:val="005F1C60"/>
    <w:rsid w:val="005F1CFF"/>
    <w:rsid w:val="005F2425"/>
    <w:rsid w:val="005F4516"/>
    <w:rsid w:val="005F4D59"/>
    <w:rsid w:val="005F575A"/>
    <w:rsid w:val="005F622F"/>
    <w:rsid w:val="005F6995"/>
    <w:rsid w:val="005F6A25"/>
    <w:rsid w:val="005F7ADE"/>
    <w:rsid w:val="00601B87"/>
    <w:rsid w:val="0060230B"/>
    <w:rsid w:val="006023EF"/>
    <w:rsid w:val="006036C1"/>
    <w:rsid w:val="00603734"/>
    <w:rsid w:val="0060456B"/>
    <w:rsid w:val="006068DF"/>
    <w:rsid w:val="00610EBF"/>
    <w:rsid w:val="0061166B"/>
    <w:rsid w:val="00611E02"/>
    <w:rsid w:val="00612611"/>
    <w:rsid w:val="00615553"/>
    <w:rsid w:val="0061582C"/>
    <w:rsid w:val="00615BF5"/>
    <w:rsid w:val="006173BF"/>
    <w:rsid w:val="006208B4"/>
    <w:rsid w:val="006233CF"/>
    <w:rsid w:val="00624167"/>
    <w:rsid w:val="00624D2E"/>
    <w:rsid w:val="00626635"/>
    <w:rsid w:val="00627C2E"/>
    <w:rsid w:val="00631115"/>
    <w:rsid w:val="006316F4"/>
    <w:rsid w:val="0063456F"/>
    <w:rsid w:val="00634DA5"/>
    <w:rsid w:val="00634F32"/>
    <w:rsid w:val="0063500C"/>
    <w:rsid w:val="0063518D"/>
    <w:rsid w:val="00635E5A"/>
    <w:rsid w:val="006363C4"/>
    <w:rsid w:val="0063661F"/>
    <w:rsid w:val="0063723B"/>
    <w:rsid w:val="006377FA"/>
    <w:rsid w:val="006427B3"/>
    <w:rsid w:val="00643A66"/>
    <w:rsid w:val="00643ED5"/>
    <w:rsid w:val="00645762"/>
    <w:rsid w:val="00645DF0"/>
    <w:rsid w:val="006471C3"/>
    <w:rsid w:val="00650577"/>
    <w:rsid w:val="006508AB"/>
    <w:rsid w:val="00650F1F"/>
    <w:rsid w:val="006511A1"/>
    <w:rsid w:val="00652952"/>
    <w:rsid w:val="00654D40"/>
    <w:rsid w:val="00654E6A"/>
    <w:rsid w:val="006569EA"/>
    <w:rsid w:val="00657BFE"/>
    <w:rsid w:val="00657C30"/>
    <w:rsid w:val="006602EE"/>
    <w:rsid w:val="006611C0"/>
    <w:rsid w:val="006612B2"/>
    <w:rsid w:val="006636C4"/>
    <w:rsid w:val="00663ECD"/>
    <w:rsid w:val="00665EE3"/>
    <w:rsid w:val="006678CD"/>
    <w:rsid w:val="0067355C"/>
    <w:rsid w:val="006739DF"/>
    <w:rsid w:val="00675EA9"/>
    <w:rsid w:val="006763A6"/>
    <w:rsid w:val="0067731D"/>
    <w:rsid w:val="006810C5"/>
    <w:rsid w:val="00682401"/>
    <w:rsid w:val="00682FEC"/>
    <w:rsid w:val="006835FF"/>
    <w:rsid w:val="00683607"/>
    <w:rsid w:val="00683CCB"/>
    <w:rsid w:val="00684190"/>
    <w:rsid w:val="00684C81"/>
    <w:rsid w:val="00684EAE"/>
    <w:rsid w:val="00684FD2"/>
    <w:rsid w:val="006868ED"/>
    <w:rsid w:val="00686C14"/>
    <w:rsid w:val="00687A11"/>
    <w:rsid w:val="00690F8C"/>
    <w:rsid w:val="00692A03"/>
    <w:rsid w:val="0069431C"/>
    <w:rsid w:val="00694F67"/>
    <w:rsid w:val="00695396"/>
    <w:rsid w:val="00697A9A"/>
    <w:rsid w:val="00697D6F"/>
    <w:rsid w:val="006A211E"/>
    <w:rsid w:val="006A4C15"/>
    <w:rsid w:val="006A7334"/>
    <w:rsid w:val="006A7601"/>
    <w:rsid w:val="006B1C5F"/>
    <w:rsid w:val="006B2507"/>
    <w:rsid w:val="006B4584"/>
    <w:rsid w:val="006B4C1F"/>
    <w:rsid w:val="006B55B4"/>
    <w:rsid w:val="006B5F3C"/>
    <w:rsid w:val="006B638C"/>
    <w:rsid w:val="006B7FE6"/>
    <w:rsid w:val="006C0AC9"/>
    <w:rsid w:val="006C258E"/>
    <w:rsid w:val="006C28E3"/>
    <w:rsid w:val="006C39DC"/>
    <w:rsid w:val="006C52CC"/>
    <w:rsid w:val="006C5A1D"/>
    <w:rsid w:val="006C655B"/>
    <w:rsid w:val="006C718F"/>
    <w:rsid w:val="006C756E"/>
    <w:rsid w:val="006C766B"/>
    <w:rsid w:val="006C7FDE"/>
    <w:rsid w:val="006D139A"/>
    <w:rsid w:val="006D16FA"/>
    <w:rsid w:val="006D1AAB"/>
    <w:rsid w:val="006D2113"/>
    <w:rsid w:val="006D2B80"/>
    <w:rsid w:val="006D2D2B"/>
    <w:rsid w:val="006D41C1"/>
    <w:rsid w:val="006D48B4"/>
    <w:rsid w:val="006D7376"/>
    <w:rsid w:val="006E122B"/>
    <w:rsid w:val="006E1D9E"/>
    <w:rsid w:val="006E3B29"/>
    <w:rsid w:val="006E48B0"/>
    <w:rsid w:val="006E73A3"/>
    <w:rsid w:val="006E7E7D"/>
    <w:rsid w:val="006F1C0F"/>
    <w:rsid w:val="006F238A"/>
    <w:rsid w:val="006F2576"/>
    <w:rsid w:val="006F2CBC"/>
    <w:rsid w:val="006F2D5F"/>
    <w:rsid w:val="006F331C"/>
    <w:rsid w:val="006F3DDC"/>
    <w:rsid w:val="006F3F95"/>
    <w:rsid w:val="006F4539"/>
    <w:rsid w:val="006F4BFF"/>
    <w:rsid w:val="006F4D4A"/>
    <w:rsid w:val="006F521F"/>
    <w:rsid w:val="006F5A8A"/>
    <w:rsid w:val="006F6B10"/>
    <w:rsid w:val="006F6DE0"/>
    <w:rsid w:val="007020A9"/>
    <w:rsid w:val="00702A88"/>
    <w:rsid w:val="0070339C"/>
    <w:rsid w:val="00704CBF"/>
    <w:rsid w:val="007059DE"/>
    <w:rsid w:val="007062F7"/>
    <w:rsid w:val="007074A7"/>
    <w:rsid w:val="0071070D"/>
    <w:rsid w:val="00711208"/>
    <w:rsid w:val="00711D7F"/>
    <w:rsid w:val="007127D4"/>
    <w:rsid w:val="007135B8"/>
    <w:rsid w:val="00713AD6"/>
    <w:rsid w:val="00714C64"/>
    <w:rsid w:val="00715FF9"/>
    <w:rsid w:val="00716F86"/>
    <w:rsid w:val="0071731E"/>
    <w:rsid w:val="00717657"/>
    <w:rsid w:val="00717A9A"/>
    <w:rsid w:val="00721A55"/>
    <w:rsid w:val="00723D51"/>
    <w:rsid w:val="0072414B"/>
    <w:rsid w:val="007249AD"/>
    <w:rsid w:val="007266EA"/>
    <w:rsid w:val="00726BEB"/>
    <w:rsid w:val="00727E02"/>
    <w:rsid w:val="007302F8"/>
    <w:rsid w:val="007311B5"/>
    <w:rsid w:val="0073138C"/>
    <w:rsid w:val="007330C9"/>
    <w:rsid w:val="00733524"/>
    <w:rsid w:val="00733E33"/>
    <w:rsid w:val="0073482C"/>
    <w:rsid w:val="00734921"/>
    <w:rsid w:val="00735D6F"/>
    <w:rsid w:val="00736592"/>
    <w:rsid w:val="007371C0"/>
    <w:rsid w:val="007378A1"/>
    <w:rsid w:val="0074060E"/>
    <w:rsid w:val="00740815"/>
    <w:rsid w:val="007409FB"/>
    <w:rsid w:val="0074205F"/>
    <w:rsid w:val="0074397A"/>
    <w:rsid w:val="0074459E"/>
    <w:rsid w:val="007460CB"/>
    <w:rsid w:val="00747AAB"/>
    <w:rsid w:val="00752876"/>
    <w:rsid w:val="00753411"/>
    <w:rsid w:val="00756265"/>
    <w:rsid w:val="0075707A"/>
    <w:rsid w:val="007577A2"/>
    <w:rsid w:val="00757CFD"/>
    <w:rsid w:val="007612BB"/>
    <w:rsid w:val="0076241D"/>
    <w:rsid w:val="00763D7A"/>
    <w:rsid w:val="00763DC9"/>
    <w:rsid w:val="00764687"/>
    <w:rsid w:val="00764B10"/>
    <w:rsid w:val="00764C61"/>
    <w:rsid w:val="00766715"/>
    <w:rsid w:val="00767021"/>
    <w:rsid w:val="00771C51"/>
    <w:rsid w:val="00772163"/>
    <w:rsid w:val="0077270E"/>
    <w:rsid w:val="0077701C"/>
    <w:rsid w:val="007821B1"/>
    <w:rsid w:val="00783C88"/>
    <w:rsid w:val="00784A4C"/>
    <w:rsid w:val="00785340"/>
    <w:rsid w:val="00785763"/>
    <w:rsid w:val="0078625B"/>
    <w:rsid w:val="00791E61"/>
    <w:rsid w:val="007923C7"/>
    <w:rsid w:val="00792F5C"/>
    <w:rsid w:val="007933F7"/>
    <w:rsid w:val="007949BD"/>
    <w:rsid w:val="007965D6"/>
    <w:rsid w:val="007A0DBB"/>
    <w:rsid w:val="007A17D0"/>
    <w:rsid w:val="007A231C"/>
    <w:rsid w:val="007A30D9"/>
    <w:rsid w:val="007A3A6D"/>
    <w:rsid w:val="007A71DD"/>
    <w:rsid w:val="007A7A42"/>
    <w:rsid w:val="007B0085"/>
    <w:rsid w:val="007B110F"/>
    <w:rsid w:val="007B1AD3"/>
    <w:rsid w:val="007B206D"/>
    <w:rsid w:val="007B5A88"/>
    <w:rsid w:val="007B5DA0"/>
    <w:rsid w:val="007B7515"/>
    <w:rsid w:val="007C4F2E"/>
    <w:rsid w:val="007C4F95"/>
    <w:rsid w:val="007C5F1A"/>
    <w:rsid w:val="007D0DBB"/>
    <w:rsid w:val="007D2729"/>
    <w:rsid w:val="007D3DC2"/>
    <w:rsid w:val="007D5416"/>
    <w:rsid w:val="007D7FB6"/>
    <w:rsid w:val="007E00B8"/>
    <w:rsid w:val="007E2026"/>
    <w:rsid w:val="007E2BA5"/>
    <w:rsid w:val="007E316B"/>
    <w:rsid w:val="007E327D"/>
    <w:rsid w:val="007E3D6D"/>
    <w:rsid w:val="007E4EFD"/>
    <w:rsid w:val="007E6D3F"/>
    <w:rsid w:val="007E6FE0"/>
    <w:rsid w:val="007F05B0"/>
    <w:rsid w:val="007F3E20"/>
    <w:rsid w:val="007F448D"/>
    <w:rsid w:val="007F4FA3"/>
    <w:rsid w:val="007F65A0"/>
    <w:rsid w:val="007F6AC8"/>
    <w:rsid w:val="007F6B14"/>
    <w:rsid w:val="007F72A5"/>
    <w:rsid w:val="00800899"/>
    <w:rsid w:val="0080214F"/>
    <w:rsid w:val="0080270C"/>
    <w:rsid w:val="008045C7"/>
    <w:rsid w:val="008052A4"/>
    <w:rsid w:val="00805937"/>
    <w:rsid w:val="008068FB"/>
    <w:rsid w:val="00806903"/>
    <w:rsid w:val="00807234"/>
    <w:rsid w:val="008073ED"/>
    <w:rsid w:val="008077AD"/>
    <w:rsid w:val="00811721"/>
    <w:rsid w:val="00811F71"/>
    <w:rsid w:val="008124F6"/>
    <w:rsid w:val="00812B65"/>
    <w:rsid w:val="00812E81"/>
    <w:rsid w:val="00812FF2"/>
    <w:rsid w:val="00817841"/>
    <w:rsid w:val="008179BE"/>
    <w:rsid w:val="008227AC"/>
    <w:rsid w:val="00824968"/>
    <w:rsid w:val="008259B3"/>
    <w:rsid w:val="00825C35"/>
    <w:rsid w:val="00826784"/>
    <w:rsid w:val="00827AF6"/>
    <w:rsid w:val="00827C96"/>
    <w:rsid w:val="00830DB0"/>
    <w:rsid w:val="00831A58"/>
    <w:rsid w:val="0083278C"/>
    <w:rsid w:val="00833D9E"/>
    <w:rsid w:val="00835A12"/>
    <w:rsid w:val="008362FD"/>
    <w:rsid w:val="00836597"/>
    <w:rsid w:val="00836A61"/>
    <w:rsid w:val="00837887"/>
    <w:rsid w:val="0084398F"/>
    <w:rsid w:val="008504F6"/>
    <w:rsid w:val="008516F8"/>
    <w:rsid w:val="00851715"/>
    <w:rsid w:val="00852A1C"/>
    <w:rsid w:val="00853474"/>
    <w:rsid w:val="008538D6"/>
    <w:rsid w:val="00854483"/>
    <w:rsid w:val="008551BF"/>
    <w:rsid w:val="008568C2"/>
    <w:rsid w:val="008575F6"/>
    <w:rsid w:val="008608B9"/>
    <w:rsid w:val="00860BA9"/>
    <w:rsid w:val="00861176"/>
    <w:rsid w:val="00862073"/>
    <w:rsid w:val="008621A4"/>
    <w:rsid w:val="0086234B"/>
    <w:rsid w:val="00862D36"/>
    <w:rsid w:val="008639EE"/>
    <w:rsid w:val="008643D1"/>
    <w:rsid w:val="00865428"/>
    <w:rsid w:val="00866694"/>
    <w:rsid w:val="0087002B"/>
    <w:rsid w:val="0087006E"/>
    <w:rsid w:val="00870BBF"/>
    <w:rsid w:val="0087457D"/>
    <w:rsid w:val="00876056"/>
    <w:rsid w:val="0087642C"/>
    <w:rsid w:val="00877531"/>
    <w:rsid w:val="0088350A"/>
    <w:rsid w:val="008866B3"/>
    <w:rsid w:val="008868AD"/>
    <w:rsid w:val="00886B04"/>
    <w:rsid w:val="00890002"/>
    <w:rsid w:val="00890091"/>
    <w:rsid w:val="0089041C"/>
    <w:rsid w:val="00890615"/>
    <w:rsid w:val="00894C87"/>
    <w:rsid w:val="00895797"/>
    <w:rsid w:val="00896618"/>
    <w:rsid w:val="008A07C8"/>
    <w:rsid w:val="008A4BB4"/>
    <w:rsid w:val="008A4F34"/>
    <w:rsid w:val="008A5362"/>
    <w:rsid w:val="008A68F1"/>
    <w:rsid w:val="008A6EB6"/>
    <w:rsid w:val="008A6F12"/>
    <w:rsid w:val="008B061D"/>
    <w:rsid w:val="008B2125"/>
    <w:rsid w:val="008B218E"/>
    <w:rsid w:val="008B2B79"/>
    <w:rsid w:val="008B400C"/>
    <w:rsid w:val="008B4B97"/>
    <w:rsid w:val="008B5DDD"/>
    <w:rsid w:val="008B6018"/>
    <w:rsid w:val="008B608C"/>
    <w:rsid w:val="008B7444"/>
    <w:rsid w:val="008C10C1"/>
    <w:rsid w:val="008C299B"/>
    <w:rsid w:val="008C37CD"/>
    <w:rsid w:val="008C401B"/>
    <w:rsid w:val="008C43DB"/>
    <w:rsid w:val="008C6A66"/>
    <w:rsid w:val="008C7A28"/>
    <w:rsid w:val="008D067E"/>
    <w:rsid w:val="008D0E93"/>
    <w:rsid w:val="008D3672"/>
    <w:rsid w:val="008D48CC"/>
    <w:rsid w:val="008D4938"/>
    <w:rsid w:val="008E1005"/>
    <w:rsid w:val="008E1A6F"/>
    <w:rsid w:val="008E1DC6"/>
    <w:rsid w:val="008E31CE"/>
    <w:rsid w:val="008E3FCF"/>
    <w:rsid w:val="008E4014"/>
    <w:rsid w:val="008E547D"/>
    <w:rsid w:val="008F0127"/>
    <w:rsid w:val="008F0205"/>
    <w:rsid w:val="008F191B"/>
    <w:rsid w:val="008F2DBA"/>
    <w:rsid w:val="008F32F1"/>
    <w:rsid w:val="008F43E6"/>
    <w:rsid w:val="008F4AC0"/>
    <w:rsid w:val="008F505D"/>
    <w:rsid w:val="008F69F8"/>
    <w:rsid w:val="008F735B"/>
    <w:rsid w:val="0090411A"/>
    <w:rsid w:val="00906A14"/>
    <w:rsid w:val="009106A2"/>
    <w:rsid w:val="00910A44"/>
    <w:rsid w:val="00910E42"/>
    <w:rsid w:val="0091111F"/>
    <w:rsid w:val="0091222A"/>
    <w:rsid w:val="00912345"/>
    <w:rsid w:val="00912B37"/>
    <w:rsid w:val="00912CF6"/>
    <w:rsid w:val="00913938"/>
    <w:rsid w:val="0091415A"/>
    <w:rsid w:val="00914705"/>
    <w:rsid w:val="00915076"/>
    <w:rsid w:val="00916C9C"/>
    <w:rsid w:val="00916EB2"/>
    <w:rsid w:val="009172B3"/>
    <w:rsid w:val="009213B8"/>
    <w:rsid w:val="0092420A"/>
    <w:rsid w:val="00924410"/>
    <w:rsid w:val="00926235"/>
    <w:rsid w:val="00927517"/>
    <w:rsid w:val="009311D8"/>
    <w:rsid w:val="00931BEA"/>
    <w:rsid w:val="009353C9"/>
    <w:rsid w:val="00940F0B"/>
    <w:rsid w:val="00941908"/>
    <w:rsid w:val="00941FE8"/>
    <w:rsid w:val="009422EE"/>
    <w:rsid w:val="009428E5"/>
    <w:rsid w:val="0094360C"/>
    <w:rsid w:val="00944633"/>
    <w:rsid w:val="009465DA"/>
    <w:rsid w:val="00946E38"/>
    <w:rsid w:val="00947DB4"/>
    <w:rsid w:val="00950692"/>
    <w:rsid w:val="00950ABE"/>
    <w:rsid w:val="00950B47"/>
    <w:rsid w:val="00950D4C"/>
    <w:rsid w:val="009525BE"/>
    <w:rsid w:val="0095347A"/>
    <w:rsid w:val="00953887"/>
    <w:rsid w:val="00953DCE"/>
    <w:rsid w:val="00954FFE"/>
    <w:rsid w:val="0095689D"/>
    <w:rsid w:val="00956E2D"/>
    <w:rsid w:val="00957067"/>
    <w:rsid w:val="00960B26"/>
    <w:rsid w:val="009610BE"/>
    <w:rsid w:val="0096147E"/>
    <w:rsid w:val="00961D53"/>
    <w:rsid w:val="00963203"/>
    <w:rsid w:val="009632FF"/>
    <w:rsid w:val="00964428"/>
    <w:rsid w:val="009648C3"/>
    <w:rsid w:val="00964A2A"/>
    <w:rsid w:val="00965993"/>
    <w:rsid w:val="00965D92"/>
    <w:rsid w:val="00966179"/>
    <w:rsid w:val="009666DE"/>
    <w:rsid w:val="00966E7D"/>
    <w:rsid w:val="009702C2"/>
    <w:rsid w:val="00972BB0"/>
    <w:rsid w:val="009805FB"/>
    <w:rsid w:val="00980C89"/>
    <w:rsid w:val="009818EB"/>
    <w:rsid w:val="0098265A"/>
    <w:rsid w:val="00982E98"/>
    <w:rsid w:val="0098423F"/>
    <w:rsid w:val="009846C9"/>
    <w:rsid w:val="00986ED0"/>
    <w:rsid w:val="00990C69"/>
    <w:rsid w:val="00992027"/>
    <w:rsid w:val="009939CE"/>
    <w:rsid w:val="009943AD"/>
    <w:rsid w:val="009952F2"/>
    <w:rsid w:val="00995CC8"/>
    <w:rsid w:val="00995D09"/>
    <w:rsid w:val="009A03BB"/>
    <w:rsid w:val="009A03DB"/>
    <w:rsid w:val="009A071D"/>
    <w:rsid w:val="009A11D1"/>
    <w:rsid w:val="009A1870"/>
    <w:rsid w:val="009A1994"/>
    <w:rsid w:val="009A1E1C"/>
    <w:rsid w:val="009A2F28"/>
    <w:rsid w:val="009A4DFF"/>
    <w:rsid w:val="009A5BE2"/>
    <w:rsid w:val="009A5BF3"/>
    <w:rsid w:val="009A5C10"/>
    <w:rsid w:val="009A7C97"/>
    <w:rsid w:val="009B068E"/>
    <w:rsid w:val="009B0F24"/>
    <w:rsid w:val="009B26A6"/>
    <w:rsid w:val="009B35B7"/>
    <w:rsid w:val="009B3CFE"/>
    <w:rsid w:val="009B3EDC"/>
    <w:rsid w:val="009B4421"/>
    <w:rsid w:val="009B5DE7"/>
    <w:rsid w:val="009B788B"/>
    <w:rsid w:val="009C19C3"/>
    <w:rsid w:val="009C3690"/>
    <w:rsid w:val="009C4EE1"/>
    <w:rsid w:val="009C58C9"/>
    <w:rsid w:val="009C6F07"/>
    <w:rsid w:val="009C78AA"/>
    <w:rsid w:val="009D07FA"/>
    <w:rsid w:val="009D2F6D"/>
    <w:rsid w:val="009D3AAF"/>
    <w:rsid w:val="009D67BB"/>
    <w:rsid w:val="009D6EC8"/>
    <w:rsid w:val="009D7B7D"/>
    <w:rsid w:val="009E0CD6"/>
    <w:rsid w:val="009E3403"/>
    <w:rsid w:val="009E4E18"/>
    <w:rsid w:val="009E5359"/>
    <w:rsid w:val="009E5E38"/>
    <w:rsid w:val="009F095E"/>
    <w:rsid w:val="009F420F"/>
    <w:rsid w:val="009F511A"/>
    <w:rsid w:val="009F64E8"/>
    <w:rsid w:val="009F7F89"/>
    <w:rsid w:val="00A00F95"/>
    <w:rsid w:val="00A01222"/>
    <w:rsid w:val="00A02A27"/>
    <w:rsid w:val="00A03219"/>
    <w:rsid w:val="00A0339A"/>
    <w:rsid w:val="00A03AD3"/>
    <w:rsid w:val="00A03CA2"/>
    <w:rsid w:val="00A042AD"/>
    <w:rsid w:val="00A07085"/>
    <w:rsid w:val="00A074FF"/>
    <w:rsid w:val="00A105DB"/>
    <w:rsid w:val="00A109CD"/>
    <w:rsid w:val="00A11709"/>
    <w:rsid w:val="00A11AF1"/>
    <w:rsid w:val="00A137BD"/>
    <w:rsid w:val="00A1396C"/>
    <w:rsid w:val="00A148DF"/>
    <w:rsid w:val="00A14CB0"/>
    <w:rsid w:val="00A159E9"/>
    <w:rsid w:val="00A17D33"/>
    <w:rsid w:val="00A20872"/>
    <w:rsid w:val="00A21892"/>
    <w:rsid w:val="00A21BC1"/>
    <w:rsid w:val="00A246AC"/>
    <w:rsid w:val="00A24E0D"/>
    <w:rsid w:val="00A25667"/>
    <w:rsid w:val="00A304DD"/>
    <w:rsid w:val="00A32F69"/>
    <w:rsid w:val="00A33FB6"/>
    <w:rsid w:val="00A345C4"/>
    <w:rsid w:val="00A345D8"/>
    <w:rsid w:val="00A35396"/>
    <w:rsid w:val="00A3588A"/>
    <w:rsid w:val="00A3589A"/>
    <w:rsid w:val="00A36BE8"/>
    <w:rsid w:val="00A370C1"/>
    <w:rsid w:val="00A40100"/>
    <w:rsid w:val="00A41677"/>
    <w:rsid w:val="00A41736"/>
    <w:rsid w:val="00A4287E"/>
    <w:rsid w:val="00A429B2"/>
    <w:rsid w:val="00A43FB8"/>
    <w:rsid w:val="00A44865"/>
    <w:rsid w:val="00A4549E"/>
    <w:rsid w:val="00A46AE7"/>
    <w:rsid w:val="00A4714C"/>
    <w:rsid w:val="00A506B0"/>
    <w:rsid w:val="00A51EE2"/>
    <w:rsid w:val="00A543E9"/>
    <w:rsid w:val="00A55285"/>
    <w:rsid w:val="00A552FF"/>
    <w:rsid w:val="00A601B5"/>
    <w:rsid w:val="00A615B1"/>
    <w:rsid w:val="00A61840"/>
    <w:rsid w:val="00A61F09"/>
    <w:rsid w:val="00A62045"/>
    <w:rsid w:val="00A62FE6"/>
    <w:rsid w:val="00A65152"/>
    <w:rsid w:val="00A70436"/>
    <w:rsid w:val="00A70C69"/>
    <w:rsid w:val="00A70F64"/>
    <w:rsid w:val="00A719A2"/>
    <w:rsid w:val="00A72560"/>
    <w:rsid w:val="00A7330C"/>
    <w:rsid w:val="00A75308"/>
    <w:rsid w:val="00A8071B"/>
    <w:rsid w:val="00A80DBE"/>
    <w:rsid w:val="00A81466"/>
    <w:rsid w:val="00A81565"/>
    <w:rsid w:val="00A81BE9"/>
    <w:rsid w:val="00A827E7"/>
    <w:rsid w:val="00A831FA"/>
    <w:rsid w:val="00A83709"/>
    <w:rsid w:val="00A83CAC"/>
    <w:rsid w:val="00A83EF5"/>
    <w:rsid w:val="00A83FED"/>
    <w:rsid w:val="00A86B92"/>
    <w:rsid w:val="00A870F3"/>
    <w:rsid w:val="00A8758B"/>
    <w:rsid w:val="00A9178A"/>
    <w:rsid w:val="00A92117"/>
    <w:rsid w:val="00A92982"/>
    <w:rsid w:val="00A94481"/>
    <w:rsid w:val="00A94BF2"/>
    <w:rsid w:val="00A96B99"/>
    <w:rsid w:val="00AA3424"/>
    <w:rsid w:val="00AA4C05"/>
    <w:rsid w:val="00AA57D3"/>
    <w:rsid w:val="00AA7453"/>
    <w:rsid w:val="00AA7558"/>
    <w:rsid w:val="00AA7B8F"/>
    <w:rsid w:val="00AA7DF1"/>
    <w:rsid w:val="00AB084F"/>
    <w:rsid w:val="00AB0B8F"/>
    <w:rsid w:val="00AB1453"/>
    <w:rsid w:val="00AB230C"/>
    <w:rsid w:val="00AB2434"/>
    <w:rsid w:val="00AB40D5"/>
    <w:rsid w:val="00AB40FD"/>
    <w:rsid w:val="00AB4966"/>
    <w:rsid w:val="00AC4A65"/>
    <w:rsid w:val="00AC6791"/>
    <w:rsid w:val="00AD132D"/>
    <w:rsid w:val="00AD1E2F"/>
    <w:rsid w:val="00AD2093"/>
    <w:rsid w:val="00AD2627"/>
    <w:rsid w:val="00AD2638"/>
    <w:rsid w:val="00AD35F6"/>
    <w:rsid w:val="00AD53D5"/>
    <w:rsid w:val="00AD77C8"/>
    <w:rsid w:val="00AD7828"/>
    <w:rsid w:val="00AE0347"/>
    <w:rsid w:val="00AE073D"/>
    <w:rsid w:val="00AE1683"/>
    <w:rsid w:val="00AE1B79"/>
    <w:rsid w:val="00AE3846"/>
    <w:rsid w:val="00AE5268"/>
    <w:rsid w:val="00AE59EC"/>
    <w:rsid w:val="00AF48B6"/>
    <w:rsid w:val="00AF57FB"/>
    <w:rsid w:val="00AF5CAD"/>
    <w:rsid w:val="00AF60B0"/>
    <w:rsid w:val="00AF6A37"/>
    <w:rsid w:val="00AF7E70"/>
    <w:rsid w:val="00AF7E9F"/>
    <w:rsid w:val="00B0065B"/>
    <w:rsid w:val="00B032D7"/>
    <w:rsid w:val="00B04245"/>
    <w:rsid w:val="00B05D17"/>
    <w:rsid w:val="00B10E13"/>
    <w:rsid w:val="00B10F3B"/>
    <w:rsid w:val="00B117AF"/>
    <w:rsid w:val="00B150A4"/>
    <w:rsid w:val="00B16562"/>
    <w:rsid w:val="00B16D86"/>
    <w:rsid w:val="00B17611"/>
    <w:rsid w:val="00B229C3"/>
    <w:rsid w:val="00B2307E"/>
    <w:rsid w:val="00B24B1E"/>
    <w:rsid w:val="00B24C17"/>
    <w:rsid w:val="00B26B15"/>
    <w:rsid w:val="00B26B44"/>
    <w:rsid w:val="00B270C6"/>
    <w:rsid w:val="00B27B90"/>
    <w:rsid w:val="00B40FC6"/>
    <w:rsid w:val="00B412E4"/>
    <w:rsid w:val="00B41956"/>
    <w:rsid w:val="00B43984"/>
    <w:rsid w:val="00B457E0"/>
    <w:rsid w:val="00B469F6"/>
    <w:rsid w:val="00B47EC3"/>
    <w:rsid w:val="00B51198"/>
    <w:rsid w:val="00B52C87"/>
    <w:rsid w:val="00B52F69"/>
    <w:rsid w:val="00B54641"/>
    <w:rsid w:val="00B55093"/>
    <w:rsid w:val="00B5569E"/>
    <w:rsid w:val="00B601E8"/>
    <w:rsid w:val="00B60634"/>
    <w:rsid w:val="00B609CE"/>
    <w:rsid w:val="00B609D1"/>
    <w:rsid w:val="00B61C89"/>
    <w:rsid w:val="00B61E74"/>
    <w:rsid w:val="00B63162"/>
    <w:rsid w:val="00B63EB7"/>
    <w:rsid w:val="00B646DF"/>
    <w:rsid w:val="00B65092"/>
    <w:rsid w:val="00B6628F"/>
    <w:rsid w:val="00B66637"/>
    <w:rsid w:val="00B66A3A"/>
    <w:rsid w:val="00B67B95"/>
    <w:rsid w:val="00B7273C"/>
    <w:rsid w:val="00B7319A"/>
    <w:rsid w:val="00B74BB9"/>
    <w:rsid w:val="00B7532C"/>
    <w:rsid w:val="00B75577"/>
    <w:rsid w:val="00B761DD"/>
    <w:rsid w:val="00B762D8"/>
    <w:rsid w:val="00B76847"/>
    <w:rsid w:val="00B85BAD"/>
    <w:rsid w:val="00B91BC6"/>
    <w:rsid w:val="00B926A5"/>
    <w:rsid w:val="00B926F1"/>
    <w:rsid w:val="00B92C25"/>
    <w:rsid w:val="00B93407"/>
    <w:rsid w:val="00B94FB5"/>
    <w:rsid w:val="00B95501"/>
    <w:rsid w:val="00B96611"/>
    <w:rsid w:val="00B969AB"/>
    <w:rsid w:val="00B9736A"/>
    <w:rsid w:val="00BA0EFF"/>
    <w:rsid w:val="00BA1665"/>
    <w:rsid w:val="00BA4381"/>
    <w:rsid w:val="00BA51F1"/>
    <w:rsid w:val="00BA64BC"/>
    <w:rsid w:val="00BA6D61"/>
    <w:rsid w:val="00BA79A4"/>
    <w:rsid w:val="00BB1D3E"/>
    <w:rsid w:val="00BB1EE7"/>
    <w:rsid w:val="00BB3215"/>
    <w:rsid w:val="00BB7A10"/>
    <w:rsid w:val="00BB7D82"/>
    <w:rsid w:val="00BC1A47"/>
    <w:rsid w:val="00BC2C70"/>
    <w:rsid w:val="00BC62BF"/>
    <w:rsid w:val="00BC6905"/>
    <w:rsid w:val="00BC702C"/>
    <w:rsid w:val="00BD0DCE"/>
    <w:rsid w:val="00BD17AA"/>
    <w:rsid w:val="00BD1B70"/>
    <w:rsid w:val="00BD4720"/>
    <w:rsid w:val="00BD5D1B"/>
    <w:rsid w:val="00BD7D2E"/>
    <w:rsid w:val="00BE2498"/>
    <w:rsid w:val="00BE2C22"/>
    <w:rsid w:val="00BE326F"/>
    <w:rsid w:val="00BE4DFD"/>
    <w:rsid w:val="00BE4FB9"/>
    <w:rsid w:val="00BE537E"/>
    <w:rsid w:val="00BE58F8"/>
    <w:rsid w:val="00BF0ED6"/>
    <w:rsid w:val="00BF1A40"/>
    <w:rsid w:val="00BF289C"/>
    <w:rsid w:val="00BF423B"/>
    <w:rsid w:val="00BF438E"/>
    <w:rsid w:val="00BF4FE2"/>
    <w:rsid w:val="00BF5B4E"/>
    <w:rsid w:val="00BF5CC5"/>
    <w:rsid w:val="00BF68A0"/>
    <w:rsid w:val="00C016EC"/>
    <w:rsid w:val="00C01737"/>
    <w:rsid w:val="00C03FBF"/>
    <w:rsid w:val="00C0417B"/>
    <w:rsid w:val="00C0455F"/>
    <w:rsid w:val="00C05D38"/>
    <w:rsid w:val="00C06966"/>
    <w:rsid w:val="00C07960"/>
    <w:rsid w:val="00C1043F"/>
    <w:rsid w:val="00C10C03"/>
    <w:rsid w:val="00C11E60"/>
    <w:rsid w:val="00C12750"/>
    <w:rsid w:val="00C12867"/>
    <w:rsid w:val="00C14909"/>
    <w:rsid w:val="00C157DE"/>
    <w:rsid w:val="00C15868"/>
    <w:rsid w:val="00C15B3F"/>
    <w:rsid w:val="00C203D9"/>
    <w:rsid w:val="00C20B9B"/>
    <w:rsid w:val="00C26523"/>
    <w:rsid w:val="00C2694B"/>
    <w:rsid w:val="00C274FE"/>
    <w:rsid w:val="00C275B2"/>
    <w:rsid w:val="00C27635"/>
    <w:rsid w:val="00C30AA6"/>
    <w:rsid w:val="00C30D38"/>
    <w:rsid w:val="00C30FA4"/>
    <w:rsid w:val="00C3314C"/>
    <w:rsid w:val="00C3423B"/>
    <w:rsid w:val="00C342BC"/>
    <w:rsid w:val="00C36CBA"/>
    <w:rsid w:val="00C37B00"/>
    <w:rsid w:val="00C37B5F"/>
    <w:rsid w:val="00C42371"/>
    <w:rsid w:val="00C4250D"/>
    <w:rsid w:val="00C4254E"/>
    <w:rsid w:val="00C4406B"/>
    <w:rsid w:val="00C442EC"/>
    <w:rsid w:val="00C45467"/>
    <w:rsid w:val="00C47B70"/>
    <w:rsid w:val="00C50A08"/>
    <w:rsid w:val="00C51070"/>
    <w:rsid w:val="00C529FF"/>
    <w:rsid w:val="00C552F5"/>
    <w:rsid w:val="00C5617D"/>
    <w:rsid w:val="00C565D5"/>
    <w:rsid w:val="00C56DF1"/>
    <w:rsid w:val="00C5748D"/>
    <w:rsid w:val="00C63F49"/>
    <w:rsid w:val="00C64C2A"/>
    <w:rsid w:val="00C650A1"/>
    <w:rsid w:val="00C651FC"/>
    <w:rsid w:val="00C6549F"/>
    <w:rsid w:val="00C66082"/>
    <w:rsid w:val="00C66B72"/>
    <w:rsid w:val="00C67FF1"/>
    <w:rsid w:val="00C70874"/>
    <w:rsid w:val="00C71027"/>
    <w:rsid w:val="00C764DA"/>
    <w:rsid w:val="00C7652D"/>
    <w:rsid w:val="00C76544"/>
    <w:rsid w:val="00C76919"/>
    <w:rsid w:val="00C77789"/>
    <w:rsid w:val="00C81A1E"/>
    <w:rsid w:val="00C81D4C"/>
    <w:rsid w:val="00C81DA0"/>
    <w:rsid w:val="00C83C65"/>
    <w:rsid w:val="00C86E8A"/>
    <w:rsid w:val="00C90345"/>
    <w:rsid w:val="00C95695"/>
    <w:rsid w:val="00C971D6"/>
    <w:rsid w:val="00C979E8"/>
    <w:rsid w:val="00CA0894"/>
    <w:rsid w:val="00CA0BF9"/>
    <w:rsid w:val="00CA1A84"/>
    <w:rsid w:val="00CA30D2"/>
    <w:rsid w:val="00CA3B96"/>
    <w:rsid w:val="00CA4837"/>
    <w:rsid w:val="00CA4BC3"/>
    <w:rsid w:val="00CA4D9B"/>
    <w:rsid w:val="00CA4E1A"/>
    <w:rsid w:val="00CA5227"/>
    <w:rsid w:val="00CA5875"/>
    <w:rsid w:val="00CA63CB"/>
    <w:rsid w:val="00CA771D"/>
    <w:rsid w:val="00CB0C66"/>
    <w:rsid w:val="00CB7C8E"/>
    <w:rsid w:val="00CC1B7F"/>
    <w:rsid w:val="00CC496A"/>
    <w:rsid w:val="00CC574E"/>
    <w:rsid w:val="00CC5766"/>
    <w:rsid w:val="00CC637D"/>
    <w:rsid w:val="00CC6542"/>
    <w:rsid w:val="00CC69A0"/>
    <w:rsid w:val="00CC6C8E"/>
    <w:rsid w:val="00CD2972"/>
    <w:rsid w:val="00CD3A42"/>
    <w:rsid w:val="00CD3B33"/>
    <w:rsid w:val="00CD55F6"/>
    <w:rsid w:val="00CD561B"/>
    <w:rsid w:val="00CD6592"/>
    <w:rsid w:val="00CE0550"/>
    <w:rsid w:val="00CE1BEB"/>
    <w:rsid w:val="00CE344B"/>
    <w:rsid w:val="00CE36BB"/>
    <w:rsid w:val="00CE3FEA"/>
    <w:rsid w:val="00CE40FD"/>
    <w:rsid w:val="00CE4C78"/>
    <w:rsid w:val="00CE7FD5"/>
    <w:rsid w:val="00CF018E"/>
    <w:rsid w:val="00CF1CC5"/>
    <w:rsid w:val="00CF3062"/>
    <w:rsid w:val="00CF4517"/>
    <w:rsid w:val="00CF4528"/>
    <w:rsid w:val="00CF4C30"/>
    <w:rsid w:val="00CF4FDE"/>
    <w:rsid w:val="00CF5138"/>
    <w:rsid w:val="00CF5B3D"/>
    <w:rsid w:val="00CF5CDE"/>
    <w:rsid w:val="00CF7E0C"/>
    <w:rsid w:val="00D008EC"/>
    <w:rsid w:val="00D03F2F"/>
    <w:rsid w:val="00D06412"/>
    <w:rsid w:val="00D06B81"/>
    <w:rsid w:val="00D07193"/>
    <w:rsid w:val="00D10062"/>
    <w:rsid w:val="00D11648"/>
    <w:rsid w:val="00D1312E"/>
    <w:rsid w:val="00D13BDC"/>
    <w:rsid w:val="00D13F3C"/>
    <w:rsid w:val="00D149FA"/>
    <w:rsid w:val="00D14E83"/>
    <w:rsid w:val="00D1656D"/>
    <w:rsid w:val="00D167CF"/>
    <w:rsid w:val="00D21109"/>
    <w:rsid w:val="00D21799"/>
    <w:rsid w:val="00D22EBA"/>
    <w:rsid w:val="00D2323A"/>
    <w:rsid w:val="00D23E09"/>
    <w:rsid w:val="00D24731"/>
    <w:rsid w:val="00D24B40"/>
    <w:rsid w:val="00D25335"/>
    <w:rsid w:val="00D25C04"/>
    <w:rsid w:val="00D30410"/>
    <w:rsid w:val="00D31BDD"/>
    <w:rsid w:val="00D32920"/>
    <w:rsid w:val="00D3443E"/>
    <w:rsid w:val="00D353E4"/>
    <w:rsid w:val="00D35824"/>
    <w:rsid w:val="00D362F6"/>
    <w:rsid w:val="00D40B95"/>
    <w:rsid w:val="00D40FBB"/>
    <w:rsid w:val="00D42EDA"/>
    <w:rsid w:val="00D440ED"/>
    <w:rsid w:val="00D4415A"/>
    <w:rsid w:val="00D45BD5"/>
    <w:rsid w:val="00D45E9E"/>
    <w:rsid w:val="00D46DC1"/>
    <w:rsid w:val="00D47D23"/>
    <w:rsid w:val="00D47E72"/>
    <w:rsid w:val="00D51202"/>
    <w:rsid w:val="00D52434"/>
    <w:rsid w:val="00D52849"/>
    <w:rsid w:val="00D53DE1"/>
    <w:rsid w:val="00D54E84"/>
    <w:rsid w:val="00D55408"/>
    <w:rsid w:val="00D55499"/>
    <w:rsid w:val="00D55635"/>
    <w:rsid w:val="00D55AB2"/>
    <w:rsid w:val="00D56671"/>
    <w:rsid w:val="00D5688E"/>
    <w:rsid w:val="00D60143"/>
    <w:rsid w:val="00D614C3"/>
    <w:rsid w:val="00D63018"/>
    <w:rsid w:val="00D630B1"/>
    <w:rsid w:val="00D63B4C"/>
    <w:rsid w:val="00D657B0"/>
    <w:rsid w:val="00D660AD"/>
    <w:rsid w:val="00D67E98"/>
    <w:rsid w:val="00D70975"/>
    <w:rsid w:val="00D70FE6"/>
    <w:rsid w:val="00D71BDE"/>
    <w:rsid w:val="00D71FE1"/>
    <w:rsid w:val="00D72165"/>
    <w:rsid w:val="00D72DF4"/>
    <w:rsid w:val="00D75759"/>
    <w:rsid w:val="00D7576A"/>
    <w:rsid w:val="00D76465"/>
    <w:rsid w:val="00D83425"/>
    <w:rsid w:val="00D8418D"/>
    <w:rsid w:val="00D85390"/>
    <w:rsid w:val="00D86B70"/>
    <w:rsid w:val="00D86C71"/>
    <w:rsid w:val="00D907D9"/>
    <w:rsid w:val="00D92127"/>
    <w:rsid w:val="00D94B3B"/>
    <w:rsid w:val="00D95297"/>
    <w:rsid w:val="00DA1446"/>
    <w:rsid w:val="00DA17C5"/>
    <w:rsid w:val="00DA1E46"/>
    <w:rsid w:val="00DA22FC"/>
    <w:rsid w:val="00DA26FB"/>
    <w:rsid w:val="00DA3439"/>
    <w:rsid w:val="00DA3A71"/>
    <w:rsid w:val="00DA6F5A"/>
    <w:rsid w:val="00DA7398"/>
    <w:rsid w:val="00DA7784"/>
    <w:rsid w:val="00DB0201"/>
    <w:rsid w:val="00DB2864"/>
    <w:rsid w:val="00DB3E96"/>
    <w:rsid w:val="00DB3FFC"/>
    <w:rsid w:val="00DB4406"/>
    <w:rsid w:val="00DB65FC"/>
    <w:rsid w:val="00DC206D"/>
    <w:rsid w:val="00DC280E"/>
    <w:rsid w:val="00DC4377"/>
    <w:rsid w:val="00DC6CFC"/>
    <w:rsid w:val="00DD1B1F"/>
    <w:rsid w:val="00DD6956"/>
    <w:rsid w:val="00DD7403"/>
    <w:rsid w:val="00DD7678"/>
    <w:rsid w:val="00DE1487"/>
    <w:rsid w:val="00DE156F"/>
    <w:rsid w:val="00DE5933"/>
    <w:rsid w:val="00DE5B9E"/>
    <w:rsid w:val="00DE6908"/>
    <w:rsid w:val="00DF0867"/>
    <w:rsid w:val="00DF088C"/>
    <w:rsid w:val="00DF0E39"/>
    <w:rsid w:val="00DF0FD1"/>
    <w:rsid w:val="00DF1E28"/>
    <w:rsid w:val="00DF1F88"/>
    <w:rsid w:val="00DF27EC"/>
    <w:rsid w:val="00DF67EA"/>
    <w:rsid w:val="00DF7A02"/>
    <w:rsid w:val="00DF7FB6"/>
    <w:rsid w:val="00E00B2B"/>
    <w:rsid w:val="00E020D7"/>
    <w:rsid w:val="00E05D8D"/>
    <w:rsid w:val="00E10C44"/>
    <w:rsid w:val="00E1340F"/>
    <w:rsid w:val="00E13F90"/>
    <w:rsid w:val="00E143E5"/>
    <w:rsid w:val="00E150C1"/>
    <w:rsid w:val="00E15841"/>
    <w:rsid w:val="00E15CE4"/>
    <w:rsid w:val="00E21290"/>
    <w:rsid w:val="00E219F3"/>
    <w:rsid w:val="00E228E7"/>
    <w:rsid w:val="00E22AAA"/>
    <w:rsid w:val="00E233C5"/>
    <w:rsid w:val="00E2600A"/>
    <w:rsid w:val="00E319C8"/>
    <w:rsid w:val="00E32248"/>
    <w:rsid w:val="00E32A1A"/>
    <w:rsid w:val="00E32B4F"/>
    <w:rsid w:val="00E406F1"/>
    <w:rsid w:val="00E40A36"/>
    <w:rsid w:val="00E42FFE"/>
    <w:rsid w:val="00E47027"/>
    <w:rsid w:val="00E478EA"/>
    <w:rsid w:val="00E47B15"/>
    <w:rsid w:val="00E47C0A"/>
    <w:rsid w:val="00E53775"/>
    <w:rsid w:val="00E53ABA"/>
    <w:rsid w:val="00E54A18"/>
    <w:rsid w:val="00E554D1"/>
    <w:rsid w:val="00E55BA5"/>
    <w:rsid w:val="00E55E7E"/>
    <w:rsid w:val="00E56993"/>
    <w:rsid w:val="00E569F9"/>
    <w:rsid w:val="00E57398"/>
    <w:rsid w:val="00E6087F"/>
    <w:rsid w:val="00E61404"/>
    <w:rsid w:val="00E6254C"/>
    <w:rsid w:val="00E64651"/>
    <w:rsid w:val="00E654ED"/>
    <w:rsid w:val="00E65503"/>
    <w:rsid w:val="00E65AF6"/>
    <w:rsid w:val="00E66565"/>
    <w:rsid w:val="00E6750E"/>
    <w:rsid w:val="00E71D23"/>
    <w:rsid w:val="00E71D8F"/>
    <w:rsid w:val="00E72520"/>
    <w:rsid w:val="00E73031"/>
    <w:rsid w:val="00E73E48"/>
    <w:rsid w:val="00E7466F"/>
    <w:rsid w:val="00E756A7"/>
    <w:rsid w:val="00E759AB"/>
    <w:rsid w:val="00E77134"/>
    <w:rsid w:val="00E80087"/>
    <w:rsid w:val="00E80D76"/>
    <w:rsid w:val="00E81EBC"/>
    <w:rsid w:val="00E81F3C"/>
    <w:rsid w:val="00E828CA"/>
    <w:rsid w:val="00E8587D"/>
    <w:rsid w:val="00E86248"/>
    <w:rsid w:val="00E86C0F"/>
    <w:rsid w:val="00E872F9"/>
    <w:rsid w:val="00E909AF"/>
    <w:rsid w:val="00E9120A"/>
    <w:rsid w:val="00E932B9"/>
    <w:rsid w:val="00E938B6"/>
    <w:rsid w:val="00E946A8"/>
    <w:rsid w:val="00EA0E82"/>
    <w:rsid w:val="00EA1499"/>
    <w:rsid w:val="00EA1ADD"/>
    <w:rsid w:val="00EA296F"/>
    <w:rsid w:val="00EA4DA5"/>
    <w:rsid w:val="00EA4EE8"/>
    <w:rsid w:val="00EA5994"/>
    <w:rsid w:val="00EA6988"/>
    <w:rsid w:val="00EA778E"/>
    <w:rsid w:val="00EA7C95"/>
    <w:rsid w:val="00EB0AD1"/>
    <w:rsid w:val="00EB2B97"/>
    <w:rsid w:val="00EB2DBD"/>
    <w:rsid w:val="00EB3028"/>
    <w:rsid w:val="00EB3451"/>
    <w:rsid w:val="00EB390E"/>
    <w:rsid w:val="00EB3B8D"/>
    <w:rsid w:val="00EB5742"/>
    <w:rsid w:val="00EB654A"/>
    <w:rsid w:val="00EB699A"/>
    <w:rsid w:val="00EC0950"/>
    <w:rsid w:val="00EC12D1"/>
    <w:rsid w:val="00EC318F"/>
    <w:rsid w:val="00EC5E44"/>
    <w:rsid w:val="00EC756F"/>
    <w:rsid w:val="00EC758C"/>
    <w:rsid w:val="00EC7E5C"/>
    <w:rsid w:val="00ED090F"/>
    <w:rsid w:val="00ED112C"/>
    <w:rsid w:val="00ED3428"/>
    <w:rsid w:val="00ED4A91"/>
    <w:rsid w:val="00ED4B4B"/>
    <w:rsid w:val="00EE0287"/>
    <w:rsid w:val="00EE168B"/>
    <w:rsid w:val="00EE23FB"/>
    <w:rsid w:val="00EE3B2E"/>
    <w:rsid w:val="00EE4F6A"/>
    <w:rsid w:val="00EE69E7"/>
    <w:rsid w:val="00EE7E52"/>
    <w:rsid w:val="00EF11F7"/>
    <w:rsid w:val="00EF1771"/>
    <w:rsid w:val="00EF22F2"/>
    <w:rsid w:val="00EF2768"/>
    <w:rsid w:val="00EF28D9"/>
    <w:rsid w:val="00EF295F"/>
    <w:rsid w:val="00EF2E3B"/>
    <w:rsid w:val="00EF31DA"/>
    <w:rsid w:val="00EF4016"/>
    <w:rsid w:val="00EF7D87"/>
    <w:rsid w:val="00F00757"/>
    <w:rsid w:val="00F01258"/>
    <w:rsid w:val="00F035D1"/>
    <w:rsid w:val="00F03B29"/>
    <w:rsid w:val="00F04BF7"/>
    <w:rsid w:val="00F06201"/>
    <w:rsid w:val="00F06405"/>
    <w:rsid w:val="00F079B9"/>
    <w:rsid w:val="00F07EC4"/>
    <w:rsid w:val="00F12FE2"/>
    <w:rsid w:val="00F1492A"/>
    <w:rsid w:val="00F15B6C"/>
    <w:rsid w:val="00F2019E"/>
    <w:rsid w:val="00F20C72"/>
    <w:rsid w:val="00F20D4A"/>
    <w:rsid w:val="00F2107C"/>
    <w:rsid w:val="00F2182F"/>
    <w:rsid w:val="00F2243E"/>
    <w:rsid w:val="00F22E7C"/>
    <w:rsid w:val="00F24BD8"/>
    <w:rsid w:val="00F24DAC"/>
    <w:rsid w:val="00F25308"/>
    <w:rsid w:val="00F25627"/>
    <w:rsid w:val="00F25BCC"/>
    <w:rsid w:val="00F25F0E"/>
    <w:rsid w:val="00F26353"/>
    <w:rsid w:val="00F3035B"/>
    <w:rsid w:val="00F30788"/>
    <w:rsid w:val="00F31940"/>
    <w:rsid w:val="00F359F0"/>
    <w:rsid w:val="00F362ED"/>
    <w:rsid w:val="00F45B11"/>
    <w:rsid w:val="00F46B82"/>
    <w:rsid w:val="00F47C4C"/>
    <w:rsid w:val="00F50959"/>
    <w:rsid w:val="00F509E5"/>
    <w:rsid w:val="00F50E7B"/>
    <w:rsid w:val="00F51A4D"/>
    <w:rsid w:val="00F533D0"/>
    <w:rsid w:val="00F536A3"/>
    <w:rsid w:val="00F5375D"/>
    <w:rsid w:val="00F573E6"/>
    <w:rsid w:val="00F63A7C"/>
    <w:rsid w:val="00F6643E"/>
    <w:rsid w:val="00F710DE"/>
    <w:rsid w:val="00F7213F"/>
    <w:rsid w:val="00F7416B"/>
    <w:rsid w:val="00F74B41"/>
    <w:rsid w:val="00F7721A"/>
    <w:rsid w:val="00F777D8"/>
    <w:rsid w:val="00F80DCB"/>
    <w:rsid w:val="00F81259"/>
    <w:rsid w:val="00F82986"/>
    <w:rsid w:val="00F82C10"/>
    <w:rsid w:val="00F85307"/>
    <w:rsid w:val="00F86B41"/>
    <w:rsid w:val="00F871E9"/>
    <w:rsid w:val="00F9126D"/>
    <w:rsid w:val="00F912F9"/>
    <w:rsid w:val="00F930FD"/>
    <w:rsid w:val="00F93148"/>
    <w:rsid w:val="00F93B3E"/>
    <w:rsid w:val="00F941CC"/>
    <w:rsid w:val="00F94286"/>
    <w:rsid w:val="00F94737"/>
    <w:rsid w:val="00F96140"/>
    <w:rsid w:val="00F96774"/>
    <w:rsid w:val="00F96F4C"/>
    <w:rsid w:val="00F974F4"/>
    <w:rsid w:val="00F97E69"/>
    <w:rsid w:val="00FA0FC4"/>
    <w:rsid w:val="00FA39D8"/>
    <w:rsid w:val="00FA43B1"/>
    <w:rsid w:val="00FA4D0A"/>
    <w:rsid w:val="00FA6927"/>
    <w:rsid w:val="00FA69BF"/>
    <w:rsid w:val="00FB0537"/>
    <w:rsid w:val="00FB0D0E"/>
    <w:rsid w:val="00FB1291"/>
    <w:rsid w:val="00FB2F07"/>
    <w:rsid w:val="00FB4159"/>
    <w:rsid w:val="00FB6325"/>
    <w:rsid w:val="00FB71EE"/>
    <w:rsid w:val="00FB72E4"/>
    <w:rsid w:val="00FB79E5"/>
    <w:rsid w:val="00FC1EF6"/>
    <w:rsid w:val="00FC3B3F"/>
    <w:rsid w:val="00FC3D8E"/>
    <w:rsid w:val="00FC4378"/>
    <w:rsid w:val="00FC43FA"/>
    <w:rsid w:val="00FC4BCF"/>
    <w:rsid w:val="00FC5234"/>
    <w:rsid w:val="00FC7449"/>
    <w:rsid w:val="00FD0513"/>
    <w:rsid w:val="00FD0BB9"/>
    <w:rsid w:val="00FD10E0"/>
    <w:rsid w:val="00FD17AE"/>
    <w:rsid w:val="00FD22F0"/>
    <w:rsid w:val="00FD420B"/>
    <w:rsid w:val="00FD5834"/>
    <w:rsid w:val="00FD5FC5"/>
    <w:rsid w:val="00FD77DF"/>
    <w:rsid w:val="00FE0111"/>
    <w:rsid w:val="00FE04AC"/>
    <w:rsid w:val="00FE0687"/>
    <w:rsid w:val="00FE189F"/>
    <w:rsid w:val="00FE31FA"/>
    <w:rsid w:val="00FE37FF"/>
    <w:rsid w:val="00FE4E92"/>
    <w:rsid w:val="00FF3E44"/>
    <w:rsid w:val="00FF40C9"/>
    <w:rsid w:val="00FF5C66"/>
    <w:rsid w:val="00FF6634"/>
    <w:rsid w:val="29C64D40"/>
    <w:rsid w:val="72C2DD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2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415C2F"/>
    <w:pPr>
      <w:keepLines/>
      <w:overflowPunct/>
      <w:autoSpaceDE/>
      <w:autoSpaceDN/>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3065603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AE744F-65E1-4BF7-8A89-CE843204C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4CFF50-CBE2-4239-81E1-AECD7A110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1496</Words>
  <Characters>8532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Shabnam Sultana</cp:lastModifiedBy>
  <cp:revision>5</cp:revision>
  <cp:lastPrinted>2003-09-25T12:29:00Z</cp:lastPrinted>
  <dcterms:created xsi:type="dcterms:W3CDTF">2019-02-19T00:46:00Z</dcterms:created>
  <dcterms:modified xsi:type="dcterms:W3CDTF">2019-02-19T14:16:00Z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536">
    <vt:lpwstr>6</vt:lpwstr>
  </property>
  <property fmtid="{D5CDD505-2E9C-101B-9397-08002B2CF9AE}" pid="12" name="AuthorIds_UIVersion_6656">
    <vt:lpwstr>6</vt:lpwstr>
  </property>
  <property fmtid="{D5CDD505-2E9C-101B-9397-08002B2CF9AE}" pid="13" name="AuthorIds_UIVersion_7680">
    <vt:lpwstr>6</vt:lpwstr>
  </property>
</Properties>
</file>